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7E9D7" w14:textId="77777777" w:rsidR="008F5A07" w:rsidRDefault="008F5A07" w:rsidP="00334E89">
      <w:pPr>
        <w:pStyle w:val="p"/>
      </w:pPr>
    </w:p>
    <w:p w14:paraId="11FCEAB0" w14:textId="3CD72A1F" w:rsidR="00334E89" w:rsidRPr="00511445" w:rsidRDefault="0053234F" w:rsidP="00334E89">
      <w:pPr>
        <w:pStyle w:val="p"/>
      </w:pPr>
      <w:r>
        <w:t xml:space="preserve"> </w:t>
      </w:r>
      <w:bookmarkStart w:id="0" w:name="_Hlk170906207"/>
      <w:r w:rsidR="002B2269">
        <w:rPr>
          <w:rStyle w:val="bold"/>
        </w:rPr>
        <w:t xml:space="preserve">Zamawiający: </w:t>
      </w:r>
      <w:r w:rsidR="00BF0BB9">
        <w:rPr>
          <w:b/>
        </w:rPr>
        <w:t>Wyższa Szkoła Języków Obcych im. S. B. Lindego</w:t>
      </w:r>
    </w:p>
    <w:p w14:paraId="4E9F6850" w14:textId="77777777" w:rsidR="00184F79" w:rsidRDefault="00184F79" w:rsidP="00E20A9C">
      <w:pPr>
        <w:pStyle w:val="center"/>
        <w:spacing w:after="0"/>
        <w:jc w:val="left"/>
        <w:rPr>
          <w:rStyle w:val="bold"/>
        </w:rPr>
      </w:pPr>
    </w:p>
    <w:p w14:paraId="2515EBF9" w14:textId="29CC45A8" w:rsidR="00987005" w:rsidRDefault="002B2269" w:rsidP="00E20A9C">
      <w:pPr>
        <w:pStyle w:val="center"/>
        <w:spacing w:after="0"/>
        <w:jc w:val="left"/>
        <w:rPr>
          <w:b/>
          <w:bCs/>
        </w:rPr>
      </w:pPr>
      <w:r>
        <w:rPr>
          <w:rStyle w:val="bold"/>
        </w:rPr>
        <w:t xml:space="preserve">Nazwa postępowania: </w:t>
      </w:r>
      <w:bookmarkStart w:id="1" w:name="_Hlk170906291"/>
      <w:r w:rsidR="00C7418F" w:rsidRPr="00C7418F">
        <w:rPr>
          <w:b/>
          <w:bCs/>
          <w:lang w:val="en-US"/>
        </w:rPr>
        <w:t xml:space="preserve"> </w:t>
      </w:r>
      <w:bookmarkEnd w:id="1"/>
      <w:r w:rsidR="00AC353A" w:rsidRPr="00AC353A">
        <w:rPr>
          <w:b/>
          <w:bCs/>
          <w:i/>
          <w:iCs/>
        </w:rPr>
        <w:t xml:space="preserve">Dostawa infrastruktury serwerowej wraz z oprogramowaniem </w:t>
      </w:r>
      <w:r w:rsidR="00C46B45">
        <w:rPr>
          <w:b/>
          <w:bCs/>
          <w:i/>
          <w:iCs/>
        </w:rPr>
        <w:t>i osprzętem</w:t>
      </w:r>
    </w:p>
    <w:bookmarkEnd w:id="0"/>
    <w:p w14:paraId="541A98D9" w14:textId="77777777" w:rsidR="005E3D5E" w:rsidRDefault="005E3D5E" w:rsidP="00E30F43">
      <w:pPr>
        <w:pStyle w:val="p"/>
        <w:rPr>
          <w:b/>
        </w:rPr>
      </w:pPr>
    </w:p>
    <w:p w14:paraId="4FF7A020" w14:textId="77777777" w:rsidR="00C252AF" w:rsidRDefault="00C252AF" w:rsidP="005E3D5E">
      <w:pPr>
        <w:pStyle w:val="center"/>
        <w:rPr>
          <w:rStyle w:val="bold"/>
        </w:rPr>
      </w:pPr>
    </w:p>
    <w:p w14:paraId="52B573D8" w14:textId="77777777" w:rsidR="008F5A07" w:rsidRDefault="008F5A07" w:rsidP="005E3D5E">
      <w:pPr>
        <w:pStyle w:val="center"/>
        <w:rPr>
          <w:rStyle w:val="bold"/>
        </w:rPr>
      </w:pPr>
    </w:p>
    <w:p w14:paraId="162A0F32" w14:textId="77777777" w:rsidR="008F5A07" w:rsidRDefault="008F5A07" w:rsidP="005E3D5E">
      <w:pPr>
        <w:pStyle w:val="center"/>
        <w:rPr>
          <w:rStyle w:val="bold"/>
        </w:rPr>
      </w:pPr>
    </w:p>
    <w:p w14:paraId="36A0E4E9" w14:textId="714DC7D1" w:rsidR="005E3D5E" w:rsidRPr="005E3D5E" w:rsidRDefault="005E3D5E" w:rsidP="005E3D5E">
      <w:pPr>
        <w:pStyle w:val="center"/>
      </w:pPr>
      <w:r>
        <w:rPr>
          <w:rStyle w:val="bold"/>
        </w:rPr>
        <w:t>FORMULARZ OFERTOWY</w:t>
      </w:r>
    </w:p>
    <w:p w14:paraId="09E2B449" w14:textId="77777777" w:rsidR="00C252AF" w:rsidRDefault="00C252AF">
      <w:pPr>
        <w:rPr>
          <w:rStyle w:val="bold"/>
        </w:rPr>
      </w:pPr>
    </w:p>
    <w:p w14:paraId="7FE52F99" w14:textId="69C6C78F" w:rsidR="002C26D0" w:rsidRDefault="004C5D5B">
      <w:r>
        <w:rPr>
          <w:rStyle w:val="bold"/>
        </w:rPr>
        <w:t xml:space="preserve">Dane dotyczące </w:t>
      </w:r>
      <w:r w:rsidR="00847E75">
        <w:rPr>
          <w:rStyle w:val="bold"/>
        </w:rPr>
        <w:t>W</w:t>
      </w:r>
      <w:r>
        <w:rPr>
          <w:rStyle w:val="bold"/>
        </w:rPr>
        <w:t>ykonawcy:</w:t>
      </w:r>
    </w:p>
    <w:p w14:paraId="16600489" w14:textId="77777777" w:rsidR="002C26D0" w:rsidRDefault="004C5D5B" w:rsidP="00C252AF">
      <w:pPr>
        <w:spacing w:line="360" w:lineRule="auto"/>
        <w:ind w:left="720"/>
      </w:pPr>
      <w:r>
        <w:t>Nazwa..........................................................................................................................................................</w:t>
      </w:r>
    </w:p>
    <w:p w14:paraId="7C9AAA4C" w14:textId="77777777" w:rsidR="002C26D0" w:rsidRDefault="004C5D5B" w:rsidP="00C252AF">
      <w:pPr>
        <w:spacing w:line="360" w:lineRule="auto"/>
        <w:ind w:left="720"/>
      </w:pPr>
      <w:r>
        <w:t>Siedziba........................................................................................................................................................</w:t>
      </w:r>
    </w:p>
    <w:p w14:paraId="54841E18" w14:textId="77777777" w:rsidR="002C26D0" w:rsidRDefault="004C5D5B" w:rsidP="00C252AF">
      <w:pPr>
        <w:spacing w:line="360" w:lineRule="auto"/>
        <w:ind w:left="720"/>
      </w:pPr>
      <w:r>
        <w:t xml:space="preserve">Nr </w:t>
      </w:r>
      <w:r w:rsidR="00937A3B">
        <w:t>t</w:t>
      </w:r>
      <w:r>
        <w:t>el.............................................................................................................................................................</w:t>
      </w:r>
    </w:p>
    <w:p w14:paraId="6B835B8D" w14:textId="77777777" w:rsidR="002C26D0" w:rsidRPr="00642FA3" w:rsidRDefault="004C5D5B" w:rsidP="00C252AF">
      <w:pPr>
        <w:spacing w:line="360" w:lineRule="auto"/>
        <w:ind w:left="720"/>
        <w:rPr>
          <w:lang w:val="en-US"/>
        </w:rPr>
      </w:pPr>
      <w:r w:rsidRPr="00642FA3">
        <w:rPr>
          <w:lang w:val="en-US"/>
        </w:rPr>
        <w:t>Adre</w:t>
      </w:r>
      <w:r w:rsidR="001D12EE">
        <w:rPr>
          <w:lang w:val="en-US"/>
        </w:rPr>
        <w:t>s</w:t>
      </w:r>
      <w:r w:rsidRPr="00642FA3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14:paraId="295C3273" w14:textId="77777777" w:rsidR="00937A3B" w:rsidRDefault="004C5D5B" w:rsidP="00C252AF">
      <w:pPr>
        <w:spacing w:line="360" w:lineRule="auto"/>
        <w:ind w:left="720"/>
        <w:rPr>
          <w:lang w:val="en-US"/>
        </w:rPr>
      </w:pPr>
      <w:r w:rsidRPr="00642FA3">
        <w:rPr>
          <w:lang w:val="en-US"/>
        </w:rPr>
        <w:t xml:space="preserve">NIP..................................................   </w:t>
      </w:r>
    </w:p>
    <w:p w14:paraId="510833ED" w14:textId="77777777" w:rsidR="002C26D0" w:rsidRPr="00642FA3" w:rsidRDefault="004C5D5B" w:rsidP="00C252AF">
      <w:pPr>
        <w:spacing w:line="360" w:lineRule="auto"/>
        <w:ind w:left="720"/>
        <w:rPr>
          <w:lang w:val="en-US"/>
        </w:rPr>
      </w:pPr>
      <w:r w:rsidRPr="00642FA3">
        <w:rPr>
          <w:lang w:val="en-US"/>
        </w:rPr>
        <w:t>REGON....................................................................................</w:t>
      </w:r>
    </w:p>
    <w:p w14:paraId="2E8BF96E" w14:textId="77777777" w:rsidR="00C252AF" w:rsidRDefault="00C252AF" w:rsidP="002104D0">
      <w:pPr>
        <w:pStyle w:val="justify"/>
      </w:pPr>
    </w:p>
    <w:p w14:paraId="6695AFF4" w14:textId="77777777" w:rsidR="008F5A07" w:rsidRDefault="008F5A07" w:rsidP="002104D0">
      <w:pPr>
        <w:pStyle w:val="justify"/>
      </w:pPr>
    </w:p>
    <w:p w14:paraId="178C05B9" w14:textId="77777777" w:rsidR="008F5A07" w:rsidRDefault="008F5A07" w:rsidP="002104D0">
      <w:pPr>
        <w:pStyle w:val="justify"/>
      </w:pPr>
    </w:p>
    <w:p w14:paraId="71C45B20" w14:textId="77777777" w:rsidR="008F5A07" w:rsidRDefault="008F5A07" w:rsidP="002104D0">
      <w:pPr>
        <w:pStyle w:val="justify"/>
      </w:pPr>
    </w:p>
    <w:p w14:paraId="547193D0" w14:textId="77777777" w:rsidR="00184F79" w:rsidRDefault="00184F79" w:rsidP="002104D0">
      <w:pPr>
        <w:pStyle w:val="justify"/>
      </w:pPr>
    </w:p>
    <w:p w14:paraId="244068BB" w14:textId="77777777" w:rsidR="00184F79" w:rsidRDefault="00184F79" w:rsidP="002104D0">
      <w:pPr>
        <w:pStyle w:val="justify"/>
      </w:pPr>
    </w:p>
    <w:p w14:paraId="14E8E16D" w14:textId="77777777" w:rsidR="008F5A07" w:rsidRDefault="008F5A07" w:rsidP="002104D0">
      <w:pPr>
        <w:pStyle w:val="justify"/>
      </w:pPr>
    </w:p>
    <w:p w14:paraId="451CBD62" w14:textId="77777777" w:rsidR="008F5A07" w:rsidRDefault="008F5A07" w:rsidP="002104D0">
      <w:pPr>
        <w:pStyle w:val="justify"/>
      </w:pPr>
    </w:p>
    <w:p w14:paraId="06ED1D7B" w14:textId="2949EE28" w:rsidR="008F5A07" w:rsidRDefault="008F5A07" w:rsidP="008F5A07">
      <w:pPr>
        <w:pStyle w:val="justify"/>
        <w:tabs>
          <w:tab w:val="left" w:pos="3270"/>
        </w:tabs>
      </w:pPr>
    </w:p>
    <w:p w14:paraId="14423A4B" w14:textId="77777777" w:rsidR="008F5A07" w:rsidRDefault="008F5A07" w:rsidP="008F5A07">
      <w:pPr>
        <w:pStyle w:val="justify"/>
        <w:tabs>
          <w:tab w:val="left" w:pos="3270"/>
        </w:tabs>
      </w:pPr>
    </w:p>
    <w:p w14:paraId="786FBA5F" w14:textId="5CC22967" w:rsidR="00C252AF" w:rsidRPr="002104D0" w:rsidRDefault="00642FA3" w:rsidP="002104D0">
      <w:pPr>
        <w:pStyle w:val="justify"/>
        <w:rPr>
          <w:b/>
          <w:u w:val="single"/>
        </w:rPr>
      </w:pPr>
      <w:r>
        <w:lastRenderedPageBreak/>
        <w:t xml:space="preserve">W odpowiedzi na ogłoszenie </w:t>
      </w:r>
      <w:r w:rsidR="00E35D0B">
        <w:t xml:space="preserve">nr </w:t>
      </w:r>
      <w:r w:rsidR="00E577B1" w:rsidRPr="00E577B1">
        <w:t>2026-5870-274438</w:t>
      </w:r>
      <w:r w:rsidR="00E577B1">
        <w:t xml:space="preserve"> </w:t>
      </w:r>
      <w:r w:rsidR="00B77F8C">
        <w:t xml:space="preserve">z </w:t>
      </w:r>
      <w:r w:rsidR="00DA2871">
        <w:t>dnia 2</w:t>
      </w:r>
      <w:r w:rsidR="00E577B1">
        <w:t>1</w:t>
      </w:r>
      <w:bookmarkStart w:id="2" w:name="_GoBack"/>
      <w:bookmarkEnd w:id="2"/>
      <w:r w:rsidR="00DA2871">
        <w:t>.04.2026 r.</w:t>
      </w:r>
      <w:r w:rsidR="00B77F8C">
        <w:t xml:space="preserve"> </w:t>
      </w:r>
      <w:r w:rsidR="007A3605">
        <w:t>opublikowane w Bazie konkurencyjności</w:t>
      </w:r>
      <w:r w:rsidR="00023D39">
        <w:rPr>
          <w:rStyle w:val="bold"/>
        </w:rPr>
        <w:t>,</w:t>
      </w:r>
      <w:r>
        <w:rPr>
          <w:rStyle w:val="bold"/>
        </w:rPr>
        <w:t xml:space="preserve"> w imieniu </w:t>
      </w:r>
      <w:r w:rsidR="00847E75">
        <w:rPr>
          <w:rStyle w:val="bold"/>
        </w:rPr>
        <w:t>W</w:t>
      </w:r>
      <w:r>
        <w:rPr>
          <w:rStyle w:val="bold"/>
        </w:rPr>
        <w:t>ykonawcy oferuję wykonanie przedmiot</w:t>
      </w:r>
      <w:r w:rsidR="000B0859">
        <w:rPr>
          <w:rStyle w:val="bold"/>
        </w:rPr>
        <w:t>u</w:t>
      </w:r>
      <w:r>
        <w:rPr>
          <w:rStyle w:val="bold"/>
        </w:rPr>
        <w:t xml:space="preserve"> zamówienia </w:t>
      </w:r>
      <w:r w:rsidR="008F5A07">
        <w:rPr>
          <w:b/>
          <w:u w:val="single"/>
        </w:rPr>
        <w:t>za następującą cenę: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5"/>
        <w:gridCol w:w="2331"/>
        <w:gridCol w:w="1274"/>
        <w:gridCol w:w="993"/>
        <w:gridCol w:w="849"/>
        <w:gridCol w:w="1419"/>
        <w:gridCol w:w="1901"/>
      </w:tblGrid>
      <w:tr w:rsidR="006D43B2" w14:paraId="21ECAB65" w14:textId="6CC3444A" w:rsidTr="008F5A07">
        <w:trPr>
          <w:cantSplit/>
          <w:trHeight w:val="567"/>
        </w:trPr>
        <w:tc>
          <w:tcPr>
            <w:tcW w:w="231" w:type="pct"/>
            <w:tcBorders>
              <w:bottom w:val="single" w:sz="0" w:space="0" w:color="auto"/>
            </w:tcBorders>
          </w:tcPr>
          <w:p w14:paraId="6CD385C4" w14:textId="77777777" w:rsidR="006D43B2" w:rsidRDefault="006D43B2" w:rsidP="0090692A">
            <w:pPr>
              <w:pStyle w:val="tableCenter"/>
              <w:spacing w:after="200"/>
              <w:rPr>
                <w:rStyle w:val="bold"/>
              </w:rPr>
            </w:pPr>
          </w:p>
        </w:tc>
        <w:tc>
          <w:tcPr>
            <w:tcW w:w="1268" w:type="pct"/>
            <w:tcBorders>
              <w:bottom w:val="single" w:sz="0" w:space="0" w:color="auto"/>
            </w:tcBorders>
          </w:tcPr>
          <w:p w14:paraId="09BFAB04" w14:textId="71687333" w:rsidR="006D43B2" w:rsidRDefault="006D43B2" w:rsidP="0090692A">
            <w:pPr>
              <w:pStyle w:val="tableCenter"/>
              <w:spacing w:after="200"/>
              <w:rPr>
                <w:rStyle w:val="bold"/>
              </w:rPr>
            </w:pPr>
            <w:r>
              <w:rPr>
                <w:rStyle w:val="bold"/>
              </w:rPr>
              <w:t>1.</w:t>
            </w:r>
          </w:p>
        </w:tc>
        <w:tc>
          <w:tcPr>
            <w:tcW w:w="693" w:type="pct"/>
          </w:tcPr>
          <w:p w14:paraId="191060D8" w14:textId="763A5EA4" w:rsidR="006D43B2" w:rsidRDefault="006D43B2" w:rsidP="0090692A">
            <w:pPr>
              <w:pStyle w:val="tableCenter"/>
              <w:spacing w:after="200"/>
              <w:rPr>
                <w:rStyle w:val="bold"/>
              </w:rPr>
            </w:pPr>
            <w:r>
              <w:rPr>
                <w:rStyle w:val="bold"/>
              </w:rPr>
              <w:t>2.</w:t>
            </w:r>
          </w:p>
        </w:tc>
        <w:tc>
          <w:tcPr>
            <w:tcW w:w="540" w:type="pct"/>
          </w:tcPr>
          <w:p w14:paraId="245FEE46" w14:textId="639F965A" w:rsidR="006D43B2" w:rsidRDefault="006D43B2" w:rsidP="0090692A">
            <w:pPr>
              <w:pStyle w:val="tableCenter"/>
              <w:spacing w:after="200"/>
              <w:rPr>
                <w:rStyle w:val="bold"/>
              </w:rPr>
            </w:pPr>
            <w:r>
              <w:rPr>
                <w:rStyle w:val="bold"/>
              </w:rPr>
              <w:t>3.</w:t>
            </w:r>
          </w:p>
        </w:tc>
        <w:tc>
          <w:tcPr>
            <w:tcW w:w="462" w:type="pct"/>
            <w:tcBorders>
              <w:bottom w:val="single" w:sz="0" w:space="0" w:color="auto"/>
            </w:tcBorders>
          </w:tcPr>
          <w:p w14:paraId="0F44C8ED" w14:textId="515EB37C" w:rsidR="006D43B2" w:rsidRPr="00553AA7" w:rsidRDefault="006D43B2" w:rsidP="0090692A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4.</w:t>
            </w:r>
          </w:p>
        </w:tc>
        <w:tc>
          <w:tcPr>
            <w:tcW w:w="772" w:type="pct"/>
            <w:tcBorders>
              <w:bottom w:val="single" w:sz="0" w:space="0" w:color="auto"/>
            </w:tcBorders>
          </w:tcPr>
          <w:p w14:paraId="5CDCE93D" w14:textId="78D169C2" w:rsidR="006D43B2" w:rsidRPr="00553AA7" w:rsidRDefault="006D43B2" w:rsidP="0090692A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5.</w:t>
            </w:r>
          </w:p>
        </w:tc>
        <w:tc>
          <w:tcPr>
            <w:tcW w:w="1034" w:type="pct"/>
          </w:tcPr>
          <w:p w14:paraId="1A1FB9A1" w14:textId="1701666E" w:rsidR="006D43B2" w:rsidRDefault="006D43B2" w:rsidP="0090692A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6.</w:t>
            </w:r>
          </w:p>
        </w:tc>
      </w:tr>
      <w:tr w:rsidR="006D43B2" w14:paraId="60B7783E" w14:textId="76AF3790" w:rsidTr="008F5A07">
        <w:trPr>
          <w:cantSplit/>
          <w:trHeight w:val="1272"/>
        </w:trPr>
        <w:tc>
          <w:tcPr>
            <w:tcW w:w="231" w:type="pct"/>
            <w:tcBorders>
              <w:bottom w:val="single" w:sz="0" w:space="0" w:color="auto"/>
            </w:tcBorders>
          </w:tcPr>
          <w:p w14:paraId="2EF041B9" w14:textId="77777777" w:rsidR="006D43B2" w:rsidRDefault="006D43B2" w:rsidP="001F38EB">
            <w:pPr>
              <w:pStyle w:val="tableCenter"/>
              <w:spacing w:after="200"/>
              <w:rPr>
                <w:rStyle w:val="bold"/>
              </w:rPr>
            </w:pPr>
          </w:p>
          <w:p w14:paraId="34A3578C" w14:textId="16633530" w:rsidR="006D43B2" w:rsidRDefault="006D43B2" w:rsidP="001F38EB">
            <w:pPr>
              <w:pStyle w:val="tableCenter"/>
              <w:spacing w:after="200"/>
              <w:rPr>
                <w:rStyle w:val="bold"/>
              </w:rPr>
            </w:pPr>
            <w:r>
              <w:rPr>
                <w:rStyle w:val="bold"/>
              </w:rPr>
              <w:t>Lp.</w:t>
            </w:r>
          </w:p>
          <w:p w14:paraId="7F90EFEB" w14:textId="77777777" w:rsidR="006D43B2" w:rsidRDefault="006D43B2" w:rsidP="001F38EB">
            <w:pPr>
              <w:pStyle w:val="tableCenter"/>
              <w:spacing w:after="200"/>
              <w:rPr>
                <w:rStyle w:val="bold"/>
              </w:rPr>
            </w:pPr>
          </w:p>
        </w:tc>
        <w:tc>
          <w:tcPr>
            <w:tcW w:w="1268" w:type="pct"/>
            <w:tcBorders>
              <w:bottom w:val="single" w:sz="0" w:space="0" w:color="auto"/>
            </w:tcBorders>
            <w:vAlign w:val="center"/>
          </w:tcPr>
          <w:p w14:paraId="76510972" w14:textId="77777777" w:rsidR="006D43B2" w:rsidRPr="00553AA7" w:rsidRDefault="006D43B2" w:rsidP="00DA2871">
            <w:pPr>
              <w:pStyle w:val="tableCenter"/>
              <w:spacing w:after="200"/>
              <w:rPr>
                <w:rStyle w:val="bold"/>
              </w:rPr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693" w:type="pct"/>
            <w:vAlign w:val="center"/>
          </w:tcPr>
          <w:p w14:paraId="2CEF7ABA" w14:textId="77777777" w:rsidR="008F5A07" w:rsidRDefault="008F5A07" w:rsidP="008F5A07">
            <w:pPr>
              <w:pStyle w:val="tableCenter"/>
              <w:rPr>
                <w:rStyle w:val="bold"/>
              </w:rPr>
            </w:pPr>
          </w:p>
          <w:p w14:paraId="5CD12D01" w14:textId="6551B209" w:rsidR="006D43B2" w:rsidRDefault="006D43B2" w:rsidP="008F5A07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jedn. netto</w:t>
            </w:r>
          </w:p>
          <w:p w14:paraId="4C2EAA9B" w14:textId="77777777" w:rsidR="006D43B2" w:rsidRDefault="006D43B2" w:rsidP="008F5A07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(PLN)</w:t>
            </w:r>
          </w:p>
          <w:p w14:paraId="591BEFAB" w14:textId="77777777" w:rsidR="006D43B2" w:rsidRDefault="006D43B2" w:rsidP="008F5A07">
            <w:pPr>
              <w:pStyle w:val="tableCenter"/>
              <w:rPr>
                <w:rStyle w:val="bold"/>
              </w:rPr>
            </w:pPr>
          </w:p>
          <w:p w14:paraId="5FB8754C" w14:textId="194EDF54" w:rsidR="006D43B2" w:rsidRPr="00553AA7" w:rsidRDefault="006D43B2" w:rsidP="008F5A07">
            <w:pPr>
              <w:pStyle w:val="tableCenter"/>
              <w:rPr>
                <w:rStyle w:val="bold"/>
              </w:rPr>
            </w:pPr>
          </w:p>
        </w:tc>
        <w:tc>
          <w:tcPr>
            <w:tcW w:w="540" w:type="pct"/>
            <w:vAlign w:val="center"/>
          </w:tcPr>
          <w:p w14:paraId="7A4406E9" w14:textId="77777777" w:rsidR="008F5A07" w:rsidRDefault="008F5A07" w:rsidP="008F5A07">
            <w:pPr>
              <w:pStyle w:val="tableCenter"/>
              <w:rPr>
                <w:rStyle w:val="bold"/>
              </w:rPr>
            </w:pPr>
          </w:p>
          <w:p w14:paraId="14B40AB4" w14:textId="77777777" w:rsidR="006D43B2" w:rsidRPr="00553AA7" w:rsidRDefault="006D43B2" w:rsidP="008F5A07">
            <w:pPr>
              <w:pStyle w:val="tableCenter"/>
              <w:rPr>
                <w:rStyle w:val="bold"/>
              </w:rPr>
            </w:pPr>
            <w:r w:rsidRPr="00553AA7">
              <w:rPr>
                <w:rStyle w:val="bold"/>
              </w:rPr>
              <w:t>Stawka VAT</w:t>
            </w:r>
          </w:p>
          <w:p w14:paraId="5A0B6592" w14:textId="77777777" w:rsidR="006D43B2" w:rsidRDefault="006D43B2" w:rsidP="008F5A07">
            <w:pPr>
              <w:pStyle w:val="tableCenter"/>
              <w:rPr>
                <w:rStyle w:val="bold"/>
              </w:rPr>
            </w:pPr>
            <w:r w:rsidRPr="00553AA7">
              <w:rPr>
                <w:rStyle w:val="bold"/>
              </w:rPr>
              <w:t>(%)</w:t>
            </w:r>
          </w:p>
          <w:p w14:paraId="57151BE2" w14:textId="4B2F2BEF" w:rsidR="006D43B2" w:rsidRPr="00553AA7" w:rsidRDefault="006D43B2" w:rsidP="008F5A07">
            <w:pPr>
              <w:pStyle w:val="tableCenter"/>
              <w:spacing w:after="200"/>
              <w:rPr>
                <w:rStyle w:val="bold"/>
              </w:rPr>
            </w:pPr>
          </w:p>
        </w:tc>
        <w:tc>
          <w:tcPr>
            <w:tcW w:w="462" w:type="pct"/>
            <w:tcBorders>
              <w:bottom w:val="single" w:sz="0" w:space="0" w:color="auto"/>
            </w:tcBorders>
            <w:vAlign w:val="center"/>
          </w:tcPr>
          <w:p w14:paraId="44AE4A20" w14:textId="290F23CD" w:rsidR="006D43B2" w:rsidRDefault="006D43B2" w:rsidP="008F5A07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Liczba szt.</w:t>
            </w:r>
          </w:p>
          <w:p w14:paraId="325F17B4" w14:textId="77777777" w:rsidR="006D43B2" w:rsidRPr="00553AA7" w:rsidRDefault="006D43B2" w:rsidP="008F5A07">
            <w:pPr>
              <w:pStyle w:val="tableCenter"/>
              <w:rPr>
                <w:rStyle w:val="bold"/>
              </w:rPr>
            </w:pPr>
          </w:p>
        </w:tc>
        <w:tc>
          <w:tcPr>
            <w:tcW w:w="772" w:type="pct"/>
            <w:tcBorders>
              <w:bottom w:val="single" w:sz="0" w:space="0" w:color="auto"/>
            </w:tcBorders>
            <w:vAlign w:val="center"/>
          </w:tcPr>
          <w:p w14:paraId="47D48986" w14:textId="5D80C792" w:rsidR="006D43B2" w:rsidRDefault="006D43B2" w:rsidP="008F5A07">
            <w:pPr>
              <w:pStyle w:val="tableCenter"/>
              <w:rPr>
                <w:rStyle w:val="bold"/>
              </w:rPr>
            </w:pPr>
            <w:r w:rsidRPr="00553AA7">
              <w:rPr>
                <w:rStyle w:val="bold"/>
              </w:rPr>
              <w:t>Cena</w:t>
            </w:r>
            <w:r>
              <w:rPr>
                <w:rStyle w:val="bold"/>
              </w:rPr>
              <w:t xml:space="preserve"> jedn.</w:t>
            </w:r>
            <w:r w:rsidRPr="00553AA7">
              <w:rPr>
                <w:rStyle w:val="bold"/>
              </w:rPr>
              <w:t xml:space="preserve"> </w:t>
            </w:r>
            <w:r>
              <w:rPr>
                <w:rStyle w:val="bold"/>
              </w:rPr>
              <w:t>brutto</w:t>
            </w:r>
          </w:p>
          <w:p w14:paraId="30B002E6" w14:textId="77777777" w:rsidR="006D43B2" w:rsidRDefault="006D43B2" w:rsidP="008F5A07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(PLN)</w:t>
            </w:r>
          </w:p>
          <w:p w14:paraId="3FACBC10" w14:textId="5B62BC91" w:rsidR="00AC5D5C" w:rsidRPr="00DC21DC" w:rsidRDefault="00AC5D5C" w:rsidP="008F5A07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(2+3)</w:t>
            </w:r>
          </w:p>
        </w:tc>
        <w:tc>
          <w:tcPr>
            <w:tcW w:w="1034" w:type="pct"/>
            <w:vAlign w:val="center"/>
          </w:tcPr>
          <w:p w14:paraId="1F7BF183" w14:textId="77777777" w:rsidR="006D43B2" w:rsidRDefault="006D43B2" w:rsidP="008F5A07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Cena </w:t>
            </w:r>
            <w:r w:rsidR="007F66A3">
              <w:rPr>
                <w:rStyle w:val="bold"/>
              </w:rPr>
              <w:t>łączna brutto</w:t>
            </w:r>
          </w:p>
          <w:p w14:paraId="0DAA045C" w14:textId="77777777" w:rsidR="007F66A3" w:rsidRDefault="007F66A3" w:rsidP="008F5A07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(PLN)</w:t>
            </w:r>
          </w:p>
          <w:p w14:paraId="3AF39117" w14:textId="10F2A2A4" w:rsidR="007F66A3" w:rsidRPr="00553AA7" w:rsidRDefault="007F66A3" w:rsidP="008F5A07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(</w:t>
            </w:r>
            <w:r w:rsidR="009971C8">
              <w:rPr>
                <w:rStyle w:val="bold"/>
              </w:rPr>
              <w:t>4x5</w:t>
            </w:r>
            <w:r>
              <w:rPr>
                <w:rStyle w:val="bold"/>
              </w:rPr>
              <w:t>)</w:t>
            </w:r>
          </w:p>
        </w:tc>
      </w:tr>
      <w:tr w:rsidR="006D43B2" w14:paraId="0152BDEA" w14:textId="041CBD71" w:rsidTr="008F5A07">
        <w:trPr>
          <w:trHeight w:val="299"/>
        </w:trPr>
        <w:tc>
          <w:tcPr>
            <w:tcW w:w="231" w:type="pct"/>
          </w:tcPr>
          <w:p w14:paraId="2B095E36" w14:textId="77777777" w:rsidR="006D43B2" w:rsidRPr="004646A4" w:rsidRDefault="006D43B2" w:rsidP="0090692A">
            <w:pPr>
              <w:pStyle w:val="Bezodstpw"/>
              <w:jc w:val="center"/>
              <w:rPr>
                <w:rFonts w:ascii="Arial Narrow" w:hAnsi="Arial Narrow"/>
              </w:rPr>
            </w:pPr>
            <w:r w:rsidRPr="004646A4">
              <w:rPr>
                <w:rFonts w:ascii="Arial Narrow" w:hAnsi="Arial Narrow"/>
              </w:rPr>
              <w:t>1.</w:t>
            </w:r>
          </w:p>
        </w:tc>
        <w:tc>
          <w:tcPr>
            <w:tcW w:w="1268" w:type="pct"/>
          </w:tcPr>
          <w:p w14:paraId="367CFDF8" w14:textId="77777777" w:rsidR="006D43B2" w:rsidRPr="00DA2871" w:rsidRDefault="006D43B2" w:rsidP="0090692A">
            <w:pPr>
              <w:pStyle w:val="Bezodstpw"/>
              <w:jc w:val="center"/>
              <w:rPr>
                <w:rFonts w:ascii="Arial Narrow" w:hAnsi="Arial Narrow"/>
              </w:rPr>
            </w:pPr>
            <w:r w:rsidRPr="00DA2871">
              <w:rPr>
                <w:rFonts w:ascii="Arial Narrow" w:hAnsi="Arial Narrow"/>
                <w:lang w:eastAsia="pl-PL"/>
              </w:rPr>
              <w:t>S</w:t>
            </w:r>
            <w:r w:rsidRPr="00DA2871">
              <w:rPr>
                <w:rFonts w:ascii="Arial Narrow" w:hAnsi="Arial Narrow"/>
              </w:rPr>
              <w:t>erwer</w:t>
            </w:r>
            <w:r w:rsidR="002B62A2" w:rsidRPr="00DA2871">
              <w:rPr>
                <w:rFonts w:ascii="Arial Narrow" w:hAnsi="Arial Narrow"/>
              </w:rPr>
              <w:t xml:space="preserve"> </w:t>
            </w:r>
          </w:p>
          <w:p w14:paraId="51CD61CF" w14:textId="77777777" w:rsidR="001670F5" w:rsidRPr="00DA2871" w:rsidRDefault="001670F5" w:rsidP="001670F5">
            <w:pPr>
              <w:pStyle w:val="Bezodstpw"/>
              <w:rPr>
                <w:rFonts w:ascii="Arial Narrow" w:hAnsi="Arial Narrow"/>
              </w:rPr>
            </w:pPr>
            <w:r w:rsidRPr="00DA2871">
              <w:rPr>
                <w:rFonts w:ascii="Arial Narrow" w:hAnsi="Arial Narrow"/>
              </w:rPr>
              <w:t xml:space="preserve">producent </w:t>
            </w:r>
          </w:p>
          <w:p w14:paraId="392FA3B3" w14:textId="77777777" w:rsidR="001670F5" w:rsidRPr="00DA2871" w:rsidRDefault="001670F5" w:rsidP="001670F5">
            <w:pPr>
              <w:pStyle w:val="Bezodstpw"/>
              <w:rPr>
                <w:rFonts w:ascii="Arial Narrow" w:hAnsi="Arial Narrow"/>
              </w:rPr>
            </w:pPr>
          </w:p>
          <w:p w14:paraId="1916EF07" w14:textId="7EA7AADD" w:rsidR="001670F5" w:rsidRPr="00DA2871" w:rsidRDefault="00DA2871" w:rsidP="001670F5">
            <w:pPr>
              <w:pStyle w:val="Bezodstpw"/>
              <w:rPr>
                <w:rFonts w:ascii="Arial Narrow" w:hAnsi="Arial Narrow"/>
              </w:rPr>
            </w:pPr>
            <w:r w:rsidRPr="00DA2871">
              <w:rPr>
                <w:rFonts w:ascii="Arial Narrow" w:hAnsi="Arial Narrow"/>
              </w:rPr>
              <w:t>……………………….</w:t>
            </w:r>
          </w:p>
          <w:p w14:paraId="3706557B" w14:textId="77777777" w:rsidR="000E58DD" w:rsidRPr="00DA2871" w:rsidRDefault="001670F5" w:rsidP="001670F5">
            <w:pPr>
              <w:pStyle w:val="Bezodstpw"/>
              <w:rPr>
                <w:rFonts w:ascii="Arial Narrow" w:hAnsi="Arial Narrow"/>
              </w:rPr>
            </w:pPr>
            <w:r w:rsidRPr="00DA2871">
              <w:rPr>
                <w:rFonts w:ascii="Arial Narrow" w:hAnsi="Arial Narrow"/>
              </w:rPr>
              <w:t xml:space="preserve">model </w:t>
            </w:r>
          </w:p>
          <w:p w14:paraId="6723FD20" w14:textId="77777777" w:rsidR="000E58DD" w:rsidRPr="00DA2871" w:rsidRDefault="000E58DD" w:rsidP="001670F5">
            <w:pPr>
              <w:pStyle w:val="Bezodstpw"/>
              <w:rPr>
                <w:rFonts w:ascii="Arial Narrow" w:hAnsi="Arial Narrow"/>
              </w:rPr>
            </w:pPr>
          </w:p>
          <w:p w14:paraId="1BFCE6C3" w14:textId="61B7A189" w:rsidR="001670F5" w:rsidRPr="00DA2871" w:rsidRDefault="00DA2871" w:rsidP="001670F5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DA2871">
              <w:rPr>
                <w:rFonts w:ascii="Arial Narrow" w:hAnsi="Arial Narrow"/>
              </w:rPr>
              <w:t>……………………………</w:t>
            </w:r>
          </w:p>
        </w:tc>
        <w:tc>
          <w:tcPr>
            <w:tcW w:w="693" w:type="pct"/>
            <w:vAlign w:val="center"/>
          </w:tcPr>
          <w:p w14:paraId="502D88A0" w14:textId="77777777" w:rsidR="006D43B2" w:rsidRPr="004646A4" w:rsidRDefault="006D43B2" w:rsidP="00DA2871">
            <w:pPr>
              <w:pStyle w:val="p"/>
              <w:jc w:val="center"/>
            </w:pPr>
          </w:p>
        </w:tc>
        <w:tc>
          <w:tcPr>
            <w:tcW w:w="540" w:type="pct"/>
            <w:vAlign w:val="center"/>
          </w:tcPr>
          <w:p w14:paraId="394F0D42" w14:textId="6CE93286" w:rsidR="006D43B2" w:rsidRPr="004646A4" w:rsidRDefault="006D43B2" w:rsidP="00DA2871">
            <w:pPr>
              <w:pStyle w:val="p"/>
              <w:jc w:val="center"/>
            </w:pPr>
            <w:r>
              <w:t>… %</w:t>
            </w:r>
          </w:p>
        </w:tc>
        <w:tc>
          <w:tcPr>
            <w:tcW w:w="462" w:type="pct"/>
            <w:vAlign w:val="center"/>
          </w:tcPr>
          <w:p w14:paraId="7DDF4E65" w14:textId="52407811" w:rsidR="006D43B2" w:rsidRPr="004646A4" w:rsidRDefault="006D43B2" w:rsidP="00DA2871">
            <w:pPr>
              <w:pStyle w:val="p"/>
              <w:jc w:val="center"/>
            </w:pPr>
            <w:r>
              <w:t>2</w:t>
            </w:r>
          </w:p>
        </w:tc>
        <w:tc>
          <w:tcPr>
            <w:tcW w:w="772" w:type="pct"/>
            <w:vAlign w:val="center"/>
          </w:tcPr>
          <w:p w14:paraId="7ACF6496" w14:textId="77777777" w:rsidR="006D43B2" w:rsidRPr="004646A4" w:rsidRDefault="006D43B2" w:rsidP="00DA2871">
            <w:pPr>
              <w:pStyle w:val="p"/>
              <w:jc w:val="center"/>
            </w:pPr>
          </w:p>
        </w:tc>
        <w:tc>
          <w:tcPr>
            <w:tcW w:w="1034" w:type="pct"/>
            <w:vAlign w:val="center"/>
          </w:tcPr>
          <w:p w14:paraId="5D9C4036" w14:textId="77777777" w:rsidR="006D43B2" w:rsidRPr="004646A4" w:rsidRDefault="006D43B2" w:rsidP="00DA2871">
            <w:pPr>
              <w:pStyle w:val="p"/>
              <w:jc w:val="center"/>
            </w:pPr>
          </w:p>
        </w:tc>
      </w:tr>
      <w:tr w:rsidR="006D43B2" w14:paraId="2CC94C2E" w14:textId="677DDE9E" w:rsidTr="008F5A07">
        <w:trPr>
          <w:trHeight w:val="299"/>
        </w:trPr>
        <w:tc>
          <w:tcPr>
            <w:tcW w:w="231" w:type="pct"/>
          </w:tcPr>
          <w:p w14:paraId="1DA055C8" w14:textId="77777777" w:rsidR="006D43B2" w:rsidRPr="004646A4" w:rsidRDefault="006D43B2" w:rsidP="0090692A">
            <w:pPr>
              <w:pStyle w:val="Bezodstpw"/>
              <w:jc w:val="center"/>
              <w:rPr>
                <w:rFonts w:ascii="Arial Narrow" w:hAnsi="Arial Narrow"/>
              </w:rPr>
            </w:pPr>
            <w:r w:rsidRPr="004646A4">
              <w:rPr>
                <w:rFonts w:ascii="Arial Narrow" w:hAnsi="Arial Narrow"/>
              </w:rPr>
              <w:t>1.</w:t>
            </w:r>
          </w:p>
        </w:tc>
        <w:tc>
          <w:tcPr>
            <w:tcW w:w="1268" w:type="pct"/>
          </w:tcPr>
          <w:p w14:paraId="5E2DE6F5" w14:textId="1DD86207" w:rsidR="006D43B2" w:rsidRPr="004646A4" w:rsidRDefault="00672668" w:rsidP="00672668">
            <w:pPr>
              <w:pStyle w:val="Bezodstpw"/>
              <w:jc w:val="center"/>
              <w:rPr>
                <w:rFonts w:ascii="Arial Narrow" w:hAnsi="Arial Narrow"/>
                <w:lang w:eastAsia="pl-PL"/>
              </w:rPr>
            </w:pPr>
            <w:r w:rsidRPr="00757C28">
              <w:rPr>
                <w:rFonts w:ascii="Arial Narrow" w:hAnsi="Arial Narrow"/>
                <w:lang w:eastAsia="pl-PL"/>
              </w:rPr>
              <w:t>Z</w:t>
            </w:r>
            <w:r w:rsidRPr="00757C28">
              <w:rPr>
                <w:rFonts w:ascii="Arial Narrow" w:hAnsi="Arial Narrow"/>
              </w:rPr>
              <w:t>asilenie awaryjne</w:t>
            </w:r>
            <w:r w:rsidRPr="004646A4">
              <w:rPr>
                <w:rFonts w:ascii="Arial Narrow" w:hAnsi="Arial Narrow"/>
                <w:lang w:eastAsia="pl-PL"/>
              </w:rPr>
              <w:t xml:space="preserve"> </w:t>
            </w:r>
          </w:p>
        </w:tc>
        <w:tc>
          <w:tcPr>
            <w:tcW w:w="693" w:type="pct"/>
            <w:vAlign w:val="center"/>
          </w:tcPr>
          <w:p w14:paraId="220238D8" w14:textId="77777777" w:rsidR="006D43B2" w:rsidRPr="004646A4" w:rsidRDefault="006D43B2" w:rsidP="00DA2871">
            <w:pPr>
              <w:pStyle w:val="p"/>
              <w:jc w:val="center"/>
            </w:pPr>
          </w:p>
        </w:tc>
        <w:tc>
          <w:tcPr>
            <w:tcW w:w="540" w:type="pct"/>
            <w:vAlign w:val="center"/>
          </w:tcPr>
          <w:p w14:paraId="7CAEAC55" w14:textId="3287713B" w:rsidR="006D43B2" w:rsidRPr="004646A4" w:rsidRDefault="006D43B2" w:rsidP="00DA2871">
            <w:pPr>
              <w:pStyle w:val="p"/>
              <w:jc w:val="center"/>
            </w:pPr>
            <w:r>
              <w:t>… %</w:t>
            </w:r>
          </w:p>
        </w:tc>
        <w:tc>
          <w:tcPr>
            <w:tcW w:w="462" w:type="pct"/>
            <w:vAlign w:val="center"/>
          </w:tcPr>
          <w:p w14:paraId="4A4B8944" w14:textId="0F02B32B" w:rsidR="006D43B2" w:rsidRPr="004646A4" w:rsidRDefault="00672668" w:rsidP="00DA2871">
            <w:pPr>
              <w:pStyle w:val="p"/>
              <w:jc w:val="center"/>
            </w:pPr>
            <w:r w:rsidRPr="00672668">
              <w:t>..… **</w:t>
            </w:r>
          </w:p>
        </w:tc>
        <w:tc>
          <w:tcPr>
            <w:tcW w:w="772" w:type="pct"/>
            <w:vAlign w:val="center"/>
          </w:tcPr>
          <w:p w14:paraId="4EDDC487" w14:textId="77777777" w:rsidR="006D43B2" w:rsidRPr="004646A4" w:rsidRDefault="006D43B2" w:rsidP="00DA2871">
            <w:pPr>
              <w:pStyle w:val="p"/>
              <w:jc w:val="center"/>
            </w:pPr>
          </w:p>
        </w:tc>
        <w:tc>
          <w:tcPr>
            <w:tcW w:w="1034" w:type="pct"/>
            <w:vAlign w:val="center"/>
          </w:tcPr>
          <w:p w14:paraId="62D24031" w14:textId="77777777" w:rsidR="006D43B2" w:rsidRPr="004646A4" w:rsidRDefault="006D43B2" w:rsidP="00DA2871">
            <w:pPr>
              <w:pStyle w:val="p"/>
              <w:jc w:val="center"/>
            </w:pPr>
          </w:p>
        </w:tc>
      </w:tr>
      <w:tr w:rsidR="006D43B2" w14:paraId="52A9E0AA" w14:textId="5F520917" w:rsidTr="008F5A07">
        <w:trPr>
          <w:trHeight w:val="299"/>
        </w:trPr>
        <w:tc>
          <w:tcPr>
            <w:tcW w:w="231" w:type="pct"/>
          </w:tcPr>
          <w:p w14:paraId="417C5215" w14:textId="77777777" w:rsidR="006D43B2" w:rsidRPr="004646A4" w:rsidRDefault="006D43B2" w:rsidP="0090692A">
            <w:pPr>
              <w:pStyle w:val="Bezodstpw"/>
              <w:jc w:val="center"/>
              <w:rPr>
                <w:rFonts w:ascii="Arial Narrow" w:hAnsi="Arial Narrow"/>
              </w:rPr>
            </w:pPr>
            <w:r w:rsidRPr="004646A4">
              <w:rPr>
                <w:rFonts w:ascii="Arial Narrow" w:hAnsi="Arial Narrow"/>
              </w:rPr>
              <w:t>2.</w:t>
            </w:r>
          </w:p>
        </w:tc>
        <w:tc>
          <w:tcPr>
            <w:tcW w:w="1268" w:type="pct"/>
          </w:tcPr>
          <w:p w14:paraId="0DE0C172" w14:textId="48DC474B" w:rsidR="006D43B2" w:rsidRPr="00757C28" w:rsidRDefault="00672668" w:rsidP="0090692A">
            <w:pPr>
              <w:pStyle w:val="Bezodstpw"/>
              <w:jc w:val="center"/>
              <w:rPr>
                <w:rFonts w:ascii="Arial Narrow" w:hAnsi="Arial Narrow"/>
                <w:lang w:eastAsia="pl-PL"/>
              </w:rPr>
            </w:pPr>
            <w:r w:rsidRPr="00672668">
              <w:rPr>
                <w:rFonts w:ascii="Arial Narrow" w:hAnsi="Arial Narrow"/>
                <w:lang w:eastAsia="pl-PL"/>
              </w:rPr>
              <w:t>Oprogramowanie</w:t>
            </w:r>
          </w:p>
        </w:tc>
        <w:tc>
          <w:tcPr>
            <w:tcW w:w="693" w:type="pct"/>
            <w:vAlign w:val="center"/>
          </w:tcPr>
          <w:p w14:paraId="0269E61E" w14:textId="77777777" w:rsidR="006D43B2" w:rsidRPr="004646A4" w:rsidRDefault="006D43B2" w:rsidP="00DA2871">
            <w:pPr>
              <w:pStyle w:val="p"/>
              <w:jc w:val="center"/>
            </w:pPr>
          </w:p>
        </w:tc>
        <w:tc>
          <w:tcPr>
            <w:tcW w:w="540" w:type="pct"/>
            <w:vAlign w:val="center"/>
          </w:tcPr>
          <w:p w14:paraId="7175D017" w14:textId="7DD0E725" w:rsidR="006D43B2" w:rsidRPr="004646A4" w:rsidRDefault="006D43B2" w:rsidP="00DA2871">
            <w:pPr>
              <w:pStyle w:val="p"/>
              <w:jc w:val="center"/>
            </w:pPr>
            <w:r>
              <w:t>… %</w:t>
            </w:r>
          </w:p>
        </w:tc>
        <w:tc>
          <w:tcPr>
            <w:tcW w:w="462" w:type="pct"/>
            <w:vAlign w:val="center"/>
          </w:tcPr>
          <w:p w14:paraId="33ADCD1D" w14:textId="7CCA277A" w:rsidR="006D43B2" w:rsidRPr="004646A4" w:rsidRDefault="00672668" w:rsidP="00DA2871">
            <w:pPr>
              <w:pStyle w:val="p"/>
              <w:jc w:val="center"/>
            </w:pPr>
            <w:r>
              <w:t>2</w:t>
            </w:r>
          </w:p>
        </w:tc>
        <w:tc>
          <w:tcPr>
            <w:tcW w:w="772" w:type="pct"/>
            <w:vAlign w:val="center"/>
          </w:tcPr>
          <w:p w14:paraId="2DA29E91" w14:textId="77777777" w:rsidR="006D43B2" w:rsidRPr="004646A4" w:rsidRDefault="006D43B2" w:rsidP="00DA2871">
            <w:pPr>
              <w:pStyle w:val="p"/>
              <w:jc w:val="center"/>
            </w:pPr>
          </w:p>
        </w:tc>
        <w:tc>
          <w:tcPr>
            <w:tcW w:w="1034" w:type="pct"/>
            <w:vAlign w:val="center"/>
          </w:tcPr>
          <w:p w14:paraId="6933A0DA" w14:textId="77777777" w:rsidR="006D43B2" w:rsidRPr="004646A4" w:rsidRDefault="006D43B2" w:rsidP="00DA2871">
            <w:pPr>
              <w:pStyle w:val="p"/>
              <w:jc w:val="center"/>
            </w:pPr>
          </w:p>
        </w:tc>
      </w:tr>
      <w:tr w:rsidR="006121CC" w14:paraId="6E430F50" w14:textId="0D901756" w:rsidTr="008F5A07">
        <w:trPr>
          <w:trHeight w:val="587"/>
        </w:trPr>
        <w:tc>
          <w:tcPr>
            <w:tcW w:w="3966" w:type="pct"/>
            <w:gridSpan w:val="6"/>
            <w:tcBorders>
              <w:right w:val="single" w:sz="4" w:space="0" w:color="auto"/>
            </w:tcBorders>
            <w:vAlign w:val="center"/>
          </w:tcPr>
          <w:p w14:paraId="1B6E8A62" w14:textId="17FA3A3D" w:rsidR="006121CC" w:rsidRPr="001F303B" w:rsidRDefault="006121CC" w:rsidP="001F303B">
            <w:pPr>
              <w:pStyle w:val="p"/>
              <w:jc w:val="center"/>
              <w:rPr>
                <w:b/>
                <w:bCs/>
              </w:rPr>
            </w:pPr>
            <w:r w:rsidRPr="00B4565E">
              <w:rPr>
                <w:b/>
                <w:bCs/>
              </w:rPr>
              <w:t>RAZEM BRUTTO</w:t>
            </w:r>
          </w:p>
        </w:tc>
        <w:tc>
          <w:tcPr>
            <w:tcW w:w="1034" w:type="pct"/>
            <w:tcBorders>
              <w:left w:val="single" w:sz="4" w:space="0" w:color="auto"/>
            </w:tcBorders>
            <w:vAlign w:val="center"/>
          </w:tcPr>
          <w:p w14:paraId="7191A15A" w14:textId="77777777" w:rsidR="006121CC" w:rsidRDefault="006121CC">
            <w:pPr>
              <w:spacing w:after="0" w:line="240" w:lineRule="auto"/>
            </w:pPr>
          </w:p>
          <w:p w14:paraId="6BDBEAD2" w14:textId="77777777" w:rsidR="006121CC" w:rsidRDefault="006121CC" w:rsidP="007853F2">
            <w:pPr>
              <w:pStyle w:val="p"/>
              <w:jc w:val="center"/>
            </w:pPr>
          </w:p>
        </w:tc>
      </w:tr>
    </w:tbl>
    <w:p w14:paraId="21C748C6" w14:textId="600D3185" w:rsidR="000B0859" w:rsidRPr="00DA2871" w:rsidRDefault="00AC5D5C" w:rsidP="00E20A9C">
      <w:pPr>
        <w:rPr>
          <w:b/>
          <w:i/>
          <w:sz w:val="18"/>
          <w:szCs w:val="18"/>
        </w:rPr>
      </w:pPr>
      <w:r w:rsidRPr="00DA2871">
        <w:rPr>
          <w:b/>
          <w:i/>
        </w:rPr>
        <w:t>*</w:t>
      </w:r>
      <w:r w:rsidR="000E58DD" w:rsidRPr="00DA2871">
        <w:rPr>
          <w:b/>
          <w:i/>
        </w:rPr>
        <w:t>*</w:t>
      </w:r>
      <w:r w:rsidRPr="00DA2871">
        <w:rPr>
          <w:b/>
          <w:i/>
        </w:rPr>
        <w:t xml:space="preserve">  </w:t>
      </w:r>
      <w:r w:rsidR="009339B5" w:rsidRPr="00DA2871">
        <w:rPr>
          <w:b/>
          <w:i/>
          <w:sz w:val="18"/>
          <w:szCs w:val="18"/>
        </w:rPr>
        <w:t xml:space="preserve">wskazać liczbę szt. 1 lub 2 </w:t>
      </w:r>
      <w:r w:rsidRPr="00DA2871">
        <w:rPr>
          <w:b/>
          <w:i/>
          <w:sz w:val="18"/>
          <w:szCs w:val="18"/>
        </w:rPr>
        <w:t xml:space="preserve">w </w:t>
      </w:r>
      <w:r w:rsidR="00C41B5B" w:rsidRPr="00DA2871">
        <w:rPr>
          <w:b/>
          <w:i/>
          <w:sz w:val="18"/>
          <w:szCs w:val="18"/>
        </w:rPr>
        <w:t>zależności od zastosowanego rozwiązania</w:t>
      </w:r>
      <w:r w:rsidR="009339B5" w:rsidRPr="00DA2871">
        <w:rPr>
          <w:b/>
          <w:i/>
          <w:sz w:val="18"/>
          <w:szCs w:val="18"/>
        </w:rPr>
        <w:t xml:space="preserve"> zasilania awaryjnego</w:t>
      </w:r>
      <w:r w:rsidR="00C41B5B" w:rsidRPr="00DA2871">
        <w:rPr>
          <w:b/>
          <w:i/>
          <w:sz w:val="18"/>
          <w:szCs w:val="18"/>
        </w:rPr>
        <w:t xml:space="preserve"> (</w:t>
      </w:r>
      <w:r w:rsidR="007D35B5" w:rsidRPr="00DA2871">
        <w:rPr>
          <w:b/>
          <w:i/>
          <w:sz w:val="18"/>
          <w:szCs w:val="18"/>
        </w:rPr>
        <w:t xml:space="preserve">zgodnie z Opisem przedmiotu zamówienia </w:t>
      </w:r>
      <w:r w:rsidR="00C41B5B" w:rsidRPr="00DA2871">
        <w:rPr>
          <w:b/>
          <w:i/>
          <w:sz w:val="18"/>
          <w:szCs w:val="18"/>
        </w:rPr>
        <w:t>1 szt</w:t>
      </w:r>
      <w:r w:rsidR="009339B5" w:rsidRPr="00DA2871">
        <w:rPr>
          <w:b/>
          <w:i/>
          <w:sz w:val="18"/>
          <w:szCs w:val="18"/>
        </w:rPr>
        <w:t xml:space="preserve">. lub 2 </w:t>
      </w:r>
      <w:r w:rsidR="007D35B5" w:rsidRPr="00DA2871">
        <w:rPr>
          <w:b/>
          <w:i/>
          <w:sz w:val="18"/>
          <w:szCs w:val="18"/>
        </w:rPr>
        <w:t>mniejsze jednostki)</w:t>
      </w:r>
    </w:p>
    <w:p w14:paraId="1D1C8DF2" w14:textId="30A158B2" w:rsidR="002C5EE0" w:rsidRPr="000B0859" w:rsidRDefault="00BE727D" w:rsidP="000B0859">
      <w:pPr>
        <w:rPr>
          <w:bCs/>
          <w:sz w:val="18"/>
          <w:szCs w:val="18"/>
        </w:rPr>
      </w:pPr>
      <w:r w:rsidRPr="004414E1">
        <w:t xml:space="preserve">Oświadczam, że </w:t>
      </w:r>
      <w:r w:rsidR="00080219" w:rsidRPr="004414E1">
        <w:t xml:space="preserve">deklaruję </w:t>
      </w:r>
      <w:r w:rsidR="00506049">
        <w:t>następującą długość gwarancji</w:t>
      </w:r>
      <w:r w:rsidR="006F3556">
        <w:t xml:space="preserve"> (minimalny wymagany okres gwarancji to 36 miesięcy)</w:t>
      </w:r>
      <w:r w:rsidR="00080219" w:rsidRPr="004414E1">
        <w:t>:</w:t>
      </w:r>
    </w:p>
    <w:p w14:paraId="4EE9429C" w14:textId="5AFCC434" w:rsidR="006F3556" w:rsidRPr="00DA2871" w:rsidRDefault="003D5287" w:rsidP="00612CF0">
      <w:pPr>
        <w:pStyle w:val="p"/>
      </w:pPr>
      <w:r>
        <w:t>……………… miesięcy</w:t>
      </w:r>
      <w:r w:rsidRPr="008F5A07">
        <w:rPr>
          <w:b/>
        </w:rPr>
        <w:t>*</w:t>
      </w:r>
    </w:p>
    <w:p w14:paraId="2A3A1571" w14:textId="0B6FD897" w:rsidR="00863393" w:rsidRPr="008F5A07" w:rsidRDefault="00A51EDE" w:rsidP="00A51EDE">
      <w:pPr>
        <w:pStyle w:val="p"/>
        <w:rPr>
          <w:b/>
          <w:i/>
          <w:sz w:val="18"/>
          <w:szCs w:val="18"/>
        </w:rPr>
      </w:pPr>
      <w:r w:rsidRPr="008F5A07">
        <w:rPr>
          <w:b/>
          <w:i/>
          <w:sz w:val="18"/>
          <w:szCs w:val="18"/>
        </w:rPr>
        <w:t>* wskazać liczbę miesięcy</w:t>
      </w:r>
    </w:p>
    <w:p w14:paraId="63FC1386" w14:textId="77777777" w:rsidR="002C5EE0" w:rsidRDefault="002C5EE0" w:rsidP="000008B2">
      <w:pPr>
        <w:pStyle w:val="p"/>
        <w:rPr>
          <w:sz w:val="20"/>
          <w:szCs w:val="20"/>
        </w:rPr>
      </w:pPr>
    </w:p>
    <w:p w14:paraId="55859546" w14:textId="77777777" w:rsidR="000E58DD" w:rsidRDefault="003D5287" w:rsidP="000E58DD">
      <w:pPr>
        <w:pStyle w:val="p"/>
      </w:pPr>
      <w:r w:rsidRPr="00C7629F">
        <w:t xml:space="preserve">Oświadczam, że deklaruję </w:t>
      </w:r>
      <w:r w:rsidR="00C85411" w:rsidRPr="00C7629F">
        <w:t>następując</w:t>
      </w:r>
      <w:r w:rsidR="000E58DD">
        <w:t>y typ gwarancji:</w:t>
      </w:r>
    </w:p>
    <w:p w14:paraId="2F6D8139" w14:textId="5250FB24" w:rsidR="00C85411" w:rsidRPr="00C7629F" w:rsidRDefault="00772B93" w:rsidP="000E58DD">
      <w:pPr>
        <w:pStyle w:val="p"/>
      </w:pPr>
      <w:r>
        <w:rPr>
          <w:sz w:val="24"/>
          <w:szCs w:val="24"/>
        </w:rPr>
        <w:t>Basic/Return-to-Base (RTB)</w:t>
      </w:r>
      <w:r w:rsidR="00A36D04">
        <w:rPr>
          <w:sz w:val="24"/>
          <w:szCs w:val="24"/>
        </w:rPr>
        <w:t xml:space="preserve"> </w:t>
      </w:r>
      <w:r w:rsidR="00A36D04" w:rsidRPr="006D29A1">
        <w:rPr>
          <w:b/>
          <w:bCs/>
          <w:sz w:val="24"/>
          <w:szCs w:val="24"/>
        </w:rPr>
        <w:t>/</w:t>
      </w:r>
      <w:r w:rsidR="00A36D04">
        <w:rPr>
          <w:sz w:val="24"/>
          <w:szCs w:val="24"/>
        </w:rPr>
        <w:t xml:space="preserve"> </w:t>
      </w:r>
      <w:r w:rsidR="00F53561">
        <w:rPr>
          <w:sz w:val="24"/>
          <w:szCs w:val="24"/>
        </w:rPr>
        <w:t xml:space="preserve">On-Site </w:t>
      </w:r>
      <w:r w:rsidR="00F53561" w:rsidRPr="006D29A1">
        <w:rPr>
          <w:b/>
          <w:bCs/>
          <w:sz w:val="24"/>
          <w:szCs w:val="24"/>
        </w:rPr>
        <w:t>/</w:t>
      </w:r>
      <w:r w:rsidR="00F53561">
        <w:rPr>
          <w:sz w:val="24"/>
          <w:szCs w:val="24"/>
        </w:rPr>
        <w:t xml:space="preserve"> </w:t>
      </w:r>
      <w:r w:rsidR="004240D1">
        <w:rPr>
          <w:sz w:val="24"/>
          <w:szCs w:val="24"/>
        </w:rPr>
        <w:t>On-Site NBD</w:t>
      </w:r>
      <w:r>
        <w:rPr>
          <w:sz w:val="24"/>
          <w:szCs w:val="24"/>
        </w:rPr>
        <w:t xml:space="preserve"> </w:t>
      </w:r>
      <w:r w:rsidR="00C7629F" w:rsidRPr="008F5A07">
        <w:rPr>
          <w:b/>
        </w:rPr>
        <w:t>*</w:t>
      </w:r>
    </w:p>
    <w:p w14:paraId="4205E4A5" w14:textId="12C517B4" w:rsidR="00C7629F" w:rsidRPr="008F5A07" w:rsidRDefault="00C7629F" w:rsidP="00C7629F">
      <w:pPr>
        <w:pStyle w:val="p"/>
        <w:rPr>
          <w:b/>
          <w:i/>
          <w:sz w:val="18"/>
          <w:szCs w:val="18"/>
        </w:rPr>
      </w:pPr>
      <w:r w:rsidRPr="008F5A07">
        <w:rPr>
          <w:b/>
          <w:i/>
          <w:sz w:val="18"/>
          <w:szCs w:val="18"/>
        </w:rPr>
        <w:t xml:space="preserve">* </w:t>
      </w:r>
      <w:r w:rsidR="00DA2871" w:rsidRPr="008F5A07">
        <w:rPr>
          <w:b/>
          <w:i/>
          <w:sz w:val="18"/>
          <w:szCs w:val="18"/>
        </w:rPr>
        <w:t>podkreślić</w:t>
      </w:r>
      <w:r w:rsidRPr="008F5A07">
        <w:rPr>
          <w:b/>
          <w:i/>
          <w:sz w:val="18"/>
          <w:szCs w:val="18"/>
        </w:rPr>
        <w:t xml:space="preserve"> </w:t>
      </w:r>
      <w:r w:rsidR="004240D1" w:rsidRPr="008F5A07">
        <w:rPr>
          <w:b/>
          <w:i/>
          <w:sz w:val="18"/>
          <w:szCs w:val="18"/>
        </w:rPr>
        <w:t>oferowany typ gwarancji</w:t>
      </w:r>
    </w:p>
    <w:p w14:paraId="06FF251E" w14:textId="77777777" w:rsidR="002D1A2B" w:rsidRDefault="002D1A2B" w:rsidP="00C61699">
      <w:pPr>
        <w:pStyle w:val="p"/>
      </w:pPr>
    </w:p>
    <w:p w14:paraId="2D0B2654" w14:textId="77777777" w:rsidR="004E3FA2" w:rsidRPr="00D112A6" w:rsidRDefault="004E3FA2" w:rsidP="004E3FA2">
      <w:pPr>
        <w:pStyle w:val="justify"/>
        <w:spacing w:line="240" w:lineRule="auto"/>
        <w:rPr>
          <w:b/>
          <w:bCs/>
        </w:rPr>
      </w:pPr>
      <w:r w:rsidRPr="00D112A6">
        <w:rPr>
          <w:b/>
          <w:bCs/>
        </w:rPr>
        <w:t>Składając ofertę w przedmiotowym postępowaniu oświadczam</w:t>
      </w:r>
      <w:r>
        <w:rPr>
          <w:b/>
          <w:bCs/>
        </w:rPr>
        <w:t xml:space="preserve"> ponadto</w:t>
      </w:r>
      <w:r w:rsidRPr="00D112A6">
        <w:rPr>
          <w:b/>
          <w:bCs/>
        </w:rPr>
        <w:t>, że:</w:t>
      </w:r>
    </w:p>
    <w:p w14:paraId="165D6719" w14:textId="12618A49" w:rsidR="000B0859" w:rsidRDefault="000B0859" w:rsidP="004E3FA2">
      <w:pPr>
        <w:pStyle w:val="justify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0" w:line="240" w:lineRule="auto"/>
      </w:pPr>
      <w:r>
        <w:t>zapoznałem się z treścią Zapytania ofertowego, Opisu przedmiotu zamówienia oraz Wzoru umowy,</w:t>
      </w:r>
    </w:p>
    <w:p w14:paraId="5C58BA79" w14:textId="35B7CCC2" w:rsidR="000B0859" w:rsidRDefault="000B0859" w:rsidP="004E3FA2">
      <w:pPr>
        <w:pStyle w:val="justify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0" w:line="240" w:lineRule="auto"/>
      </w:pPr>
      <w:r>
        <w:t xml:space="preserve">gwarantuję wykonanie niniejszego zamówienia zgodnie z treścią ww. dokumentów oraz wyjaśnieniami </w:t>
      </w:r>
      <w:r>
        <w:br/>
        <w:t>i odpowiedziami udzielonymi na pytania zadane poprzez Bazę konkurencyjności przed terminem składania ofert,</w:t>
      </w:r>
    </w:p>
    <w:p w14:paraId="1FCA3597" w14:textId="008F5931" w:rsidR="004E3FA2" w:rsidRDefault="004E3FA2" w:rsidP="004E3FA2">
      <w:pPr>
        <w:pStyle w:val="justify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0" w:line="240" w:lineRule="auto"/>
      </w:pPr>
      <w:r w:rsidRPr="00D112A6">
        <w:lastRenderedPageBreak/>
        <w:t xml:space="preserve">nie podlegam wykluczeniu na podstawie art. 7 ust. 1. Ustawy dnia 13 kwietnia 2022 r. </w:t>
      </w:r>
      <w:r w:rsidRPr="004E3FA2">
        <w:rPr>
          <w:i/>
          <w:iCs/>
        </w:rPr>
        <w:t xml:space="preserve">o szczególnych rozwiązaniach w zakresie przeciwdziałania wspieraniu agresji na Ukrainę oraz służących ochronie bezpieczeństwa narodowego </w:t>
      </w:r>
      <w:r w:rsidRPr="00D112A6">
        <w:t xml:space="preserve">(Dz. U. z </w:t>
      </w:r>
      <w:r>
        <w:t>2024 r., poz. 507 – tj.</w:t>
      </w:r>
      <w:r w:rsidRPr="00D112A6">
        <w:t>)</w:t>
      </w:r>
      <w:r>
        <w:t>,</w:t>
      </w:r>
    </w:p>
    <w:p w14:paraId="2B76A9DD" w14:textId="1D9FB339" w:rsidR="004E3FA2" w:rsidRDefault="004E3FA2" w:rsidP="004E3FA2">
      <w:pPr>
        <w:pStyle w:val="justify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0" w:line="240" w:lineRule="auto"/>
      </w:pPr>
      <w:r>
        <w:t>nie jestem powiązany osobowo i kapitałowo z Zamawiającym (zgodnie z wytycznymi wskazanymi w pkt 6.1. Zapytania ofertowego),</w:t>
      </w:r>
    </w:p>
    <w:p w14:paraId="3CD69D9E" w14:textId="106998C8" w:rsidR="00A441C1" w:rsidRPr="00AF0F2B" w:rsidRDefault="00A441C1" w:rsidP="004E3FA2">
      <w:pPr>
        <w:pStyle w:val="justify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0" w:line="240" w:lineRule="auto"/>
      </w:pPr>
      <w:r w:rsidRPr="00E7009E">
        <w:rPr>
          <w:rFonts w:cs="Arial"/>
          <w:color w:val="000000"/>
        </w:rPr>
        <w:t>wypełniłem obowiązki informacyjne przewidziane w art. 13 lub art. 14 RODO</w:t>
      </w:r>
      <w:r>
        <w:rPr>
          <w:rStyle w:val="Odwoanieprzypisudolnego"/>
          <w:rFonts w:cs="Arial"/>
          <w:color w:val="000000"/>
        </w:rPr>
        <w:t xml:space="preserve"> </w:t>
      </w:r>
      <w:r>
        <w:rPr>
          <w:rFonts w:cs="Arial"/>
          <w:color w:val="000000"/>
        </w:rPr>
        <w:t>(</w:t>
      </w:r>
      <w:r w:rsidRPr="00B52EE7">
        <w:rPr>
          <w:rFonts w:cs="Arial"/>
          <w:color w:val="00000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</w:t>
      </w:r>
      <w:r>
        <w:rPr>
          <w:rFonts w:cs="Arial"/>
          <w:color w:val="000000"/>
        </w:rPr>
        <w:t>UE L 119 z 04.05.2016, str. 1)</w:t>
      </w:r>
      <w:r w:rsidRPr="00E7009E">
        <w:rPr>
          <w:rFonts w:cs="Arial"/>
          <w:color w:val="000000"/>
        </w:rPr>
        <w:t xml:space="preserve"> wobec osób fizycznych, </w:t>
      </w:r>
      <w:r w:rsidRPr="00E7009E">
        <w:rPr>
          <w:rFonts w:cs="Arial"/>
        </w:rPr>
        <w:t>od których dane osobowe bezpośrednio lub pośrednio pozyskałem</w:t>
      </w:r>
      <w:r w:rsidRPr="00E7009E">
        <w:rPr>
          <w:rFonts w:cs="Arial"/>
          <w:color w:val="000000"/>
        </w:rPr>
        <w:t xml:space="preserve"> w celu ubiegania się o udzielenie zamówienia publicznego w niniejszym postępowaniu</w:t>
      </w:r>
      <w:r>
        <w:rPr>
          <w:rFonts w:cs="Arial"/>
        </w:rPr>
        <w:t xml:space="preserve"> (w</w:t>
      </w:r>
      <w:r w:rsidRPr="00B52EE7">
        <w:rPr>
          <w:rFonts w:cs="Arial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943143F" w14:textId="4F205189" w:rsidR="002C26D0" w:rsidRDefault="004C5D5B">
      <w:r>
        <w:t>Załącznikami do niniejszej oferty są (wymienić):</w:t>
      </w:r>
    </w:p>
    <w:p w14:paraId="0D6C7FE5" w14:textId="77777777" w:rsidR="002C26D0" w:rsidRDefault="004C5D5B" w:rsidP="00D36646">
      <w:pPr>
        <w:spacing w:line="240" w:lineRule="auto"/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14:paraId="167320DA" w14:textId="77777777" w:rsidR="002C26D0" w:rsidRDefault="004C5D5B" w:rsidP="00D36646">
      <w:pPr>
        <w:spacing w:line="240" w:lineRule="auto"/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14:paraId="59C0088F" w14:textId="77777777" w:rsidR="002C26D0" w:rsidRDefault="004C5D5B" w:rsidP="00D36646">
      <w:pPr>
        <w:spacing w:line="240" w:lineRule="auto"/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14:paraId="5C4E16DA" w14:textId="36319B58" w:rsidR="00160179" w:rsidRPr="006D29A1" w:rsidRDefault="004C5D5B" w:rsidP="006D29A1">
      <w:pPr>
        <w:spacing w:line="240" w:lineRule="auto"/>
        <w:ind w:left="720"/>
        <w:jc w:val="both"/>
        <w:rPr>
          <w:rStyle w:val="bold"/>
          <w:b w:val="0"/>
        </w:rPr>
      </w:pPr>
      <w:r>
        <w:t>4. ...........................................................................................................................................................</w:t>
      </w:r>
    </w:p>
    <w:p w14:paraId="57973994" w14:textId="77777777" w:rsidR="00D36646" w:rsidRDefault="00D36646" w:rsidP="00A441C1">
      <w:pPr>
        <w:ind w:left="720"/>
        <w:jc w:val="both"/>
        <w:rPr>
          <w:rStyle w:val="bold"/>
        </w:rPr>
      </w:pPr>
    </w:p>
    <w:p w14:paraId="47A32DC4" w14:textId="329CF277" w:rsidR="00160179" w:rsidRDefault="00160179" w:rsidP="00160179">
      <w:pPr>
        <w:rPr>
          <w:rStyle w:val="bold"/>
          <w:b w:val="0"/>
          <w:bCs/>
          <w:sz w:val="18"/>
          <w:szCs w:val="18"/>
        </w:rPr>
      </w:pPr>
      <w:r>
        <w:rPr>
          <w:rStyle w:val="bold"/>
          <w:b w:val="0"/>
          <w:bCs/>
          <w:sz w:val="18"/>
          <w:szCs w:val="18"/>
        </w:rPr>
        <w:t>……………………………………………….</w:t>
      </w:r>
      <w:r w:rsidR="00E45491">
        <w:rPr>
          <w:rStyle w:val="bold"/>
          <w:b w:val="0"/>
          <w:bCs/>
          <w:sz w:val="18"/>
          <w:szCs w:val="18"/>
        </w:rPr>
        <w:t xml:space="preserve">                                                                                              </w:t>
      </w:r>
      <w:r w:rsidR="008450CC">
        <w:rPr>
          <w:rStyle w:val="bold"/>
          <w:b w:val="0"/>
          <w:bCs/>
          <w:sz w:val="18"/>
          <w:szCs w:val="18"/>
        </w:rPr>
        <w:t>…</w:t>
      </w:r>
      <w:r w:rsidR="00E45491">
        <w:rPr>
          <w:rStyle w:val="bold"/>
          <w:b w:val="0"/>
          <w:bCs/>
          <w:sz w:val="18"/>
          <w:szCs w:val="18"/>
        </w:rPr>
        <w:t>………………………………………..</w:t>
      </w:r>
    </w:p>
    <w:p w14:paraId="03E0FFB9" w14:textId="0198761F" w:rsidR="00E45491" w:rsidRPr="00E45491" w:rsidRDefault="00E45491" w:rsidP="00160179">
      <w:pPr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miejscowość, data                                                                                                               podpis uprawnionego przedstawiciela wykonawcy</w:t>
      </w:r>
    </w:p>
    <w:sectPr w:rsidR="00E45491" w:rsidRPr="00E45491" w:rsidSect="00E577B1">
      <w:headerReference w:type="default" r:id="rId13"/>
      <w:headerReference w:type="first" r:id="rId14"/>
      <w:pgSz w:w="11906" w:h="16838"/>
      <w:pgMar w:top="1417" w:right="1417" w:bottom="1417" w:left="1417" w:header="720" w:footer="720" w:gutter="0"/>
      <w:cols w:space="720"/>
      <w:titlePg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CAC21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541C92" w16cex:dateUtc="2026-04-17T12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AC2100" w16cid:durableId="60541C9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B993B" w14:textId="77777777" w:rsidR="00A30CDA" w:rsidRDefault="00A30CDA" w:rsidP="00937A3B">
      <w:pPr>
        <w:spacing w:after="0" w:line="240" w:lineRule="auto"/>
      </w:pPr>
      <w:r>
        <w:separator/>
      </w:r>
    </w:p>
  </w:endnote>
  <w:endnote w:type="continuationSeparator" w:id="0">
    <w:p w14:paraId="42984B12" w14:textId="77777777" w:rsidR="00A30CDA" w:rsidRDefault="00A30CDA" w:rsidP="00937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Aptos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94BBE" w14:textId="77777777" w:rsidR="00A30CDA" w:rsidRDefault="00A30CDA" w:rsidP="00937A3B">
      <w:pPr>
        <w:spacing w:after="0" w:line="240" w:lineRule="auto"/>
      </w:pPr>
      <w:r>
        <w:separator/>
      </w:r>
    </w:p>
  </w:footnote>
  <w:footnote w:type="continuationSeparator" w:id="0">
    <w:p w14:paraId="4D6DB3B8" w14:textId="77777777" w:rsidR="00A30CDA" w:rsidRDefault="00A30CDA" w:rsidP="00937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5B3FF" w14:textId="3D7572DA" w:rsidR="00937A3B" w:rsidRDefault="00E577B1" w:rsidP="00E577B1">
    <w:pPr>
      <w:pStyle w:val="Nagwek"/>
      <w:spacing w:before="360" w:after="840"/>
    </w:pPr>
    <w:r>
      <w:rPr>
        <w:noProof/>
      </w:rPr>
      <w:drawing>
        <wp:inline distT="0" distB="0" distL="0" distR="0" wp14:anchorId="68C43CF8" wp14:editId="6001BB25">
          <wp:extent cx="5273675" cy="749935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367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3D749" w14:textId="4BD4FD4D" w:rsidR="00C90E3A" w:rsidRDefault="00E577B1" w:rsidP="00E577B1">
    <w:pPr>
      <w:pStyle w:val="Nagwek"/>
    </w:pPr>
    <w:r>
      <w:rPr>
        <w:noProof/>
      </w:rPr>
      <w:drawing>
        <wp:inline distT="0" distB="0" distL="0" distR="0" wp14:anchorId="49949700" wp14:editId="20C8A0FE">
          <wp:extent cx="5273675" cy="749935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367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909275" w14:textId="370936D8" w:rsidR="0023603F" w:rsidRPr="0032263C" w:rsidRDefault="0023603F" w:rsidP="0023603F">
    <w:pPr>
      <w:pStyle w:val="Nagwek"/>
      <w:jc w:val="right"/>
    </w:pPr>
    <w:r>
      <w:t xml:space="preserve">Załącznik nr </w:t>
    </w:r>
    <w:r w:rsidR="00826B2B">
      <w:t>2</w:t>
    </w:r>
    <w:r>
      <w:t xml:space="preserve"> do </w:t>
    </w:r>
    <w:r w:rsidR="00BF0BB9">
      <w:t>zapytania ofertowego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6A04"/>
    <w:multiLevelType w:val="multilevel"/>
    <w:tmpl w:val="DEEA329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F36D94"/>
    <w:multiLevelType w:val="hybridMultilevel"/>
    <w:tmpl w:val="E91A0FBE"/>
    <w:lvl w:ilvl="0" w:tplc="DC9CD918">
      <w:start w:val="1"/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1A740F"/>
    <w:multiLevelType w:val="multilevel"/>
    <w:tmpl w:val="8CA4F70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771662"/>
    <w:multiLevelType w:val="hybridMultilevel"/>
    <w:tmpl w:val="03FEA5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6069F"/>
    <w:multiLevelType w:val="multilevel"/>
    <w:tmpl w:val="4CF6EC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7E5085"/>
    <w:multiLevelType w:val="multilevel"/>
    <w:tmpl w:val="98683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4758B1"/>
    <w:multiLevelType w:val="multilevel"/>
    <w:tmpl w:val="6E3A496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803776"/>
    <w:multiLevelType w:val="multilevel"/>
    <w:tmpl w:val="E3826F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0B44441"/>
    <w:multiLevelType w:val="multilevel"/>
    <w:tmpl w:val="5AFE5C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5259EE"/>
    <w:multiLevelType w:val="multilevel"/>
    <w:tmpl w:val="7D7C7CD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32D30"/>
    <w:multiLevelType w:val="multilevel"/>
    <w:tmpl w:val="92FC4C2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D2F328A"/>
    <w:multiLevelType w:val="hybridMultilevel"/>
    <w:tmpl w:val="493294C8"/>
    <w:lvl w:ilvl="0" w:tplc="4600D5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B2E64"/>
    <w:multiLevelType w:val="multilevel"/>
    <w:tmpl w:val="C872725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325056"/>
    <w:multiLevelType w:val="multilevel"/>
    <w:tmpl w:val="4FE8E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5B640F"/>
    <w:multiLevelType w:val="multilevel"/>
    <w:tmpl w:val="C7FCA7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8F0D47"/>
    <w:multiLevelType w:val="multilevel"/>
    <w:tmpl w:val="0F50B1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00483A"/>
    <w:multiLevelType w:val="hybridMultilevel"/>
    <w:tmpl w:val="268C3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73435"/>
    <w:multiLevelType w:val="multilevel"/>
    <w:tmpl w:val="0AB05E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D04DE9"/>
    <w:multiLevelType w:val="multilevel"/>
    <w:tmpl w:val="3274DC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463FC4"/>
    <w:multiLevelType w:val="multilevel"/>
    <w:tmpl w:val="EC6449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2CD3A0A"/>
    <w:multiLevelType w:val="multilevel"/>
    <w:tmpl w:val="C728B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D4D168C"/>
    <w:multiLevelType w:val="multilevel"/>
    <w:tmpl w:val="3A44B9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7D5E4A"/>
    <w:multiLevelType w:val="hybridMultilevel"/>
    <w:tmpl w:val="C8C23D34"/>
    <w:lvl w:ilvl="0" w:tplc="CE3C746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62D76"/>
    <w:multiLevelType w:val="hybridMultilevel"/>
    <w:tmpl w:val="6BA2A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8F5A2D"/>
    <w:multiLevelType w:val="multilevel"/>
    <w:tmpl w:val="707820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E32823"/>
    <w:multiLevelType w:val="multilevel"/>
    <w:tmpl w:val="03D0B6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16F1231"/>
    <w:multiLevelType w:val="multilevel"/>
    <w:tmpl w:val="1FA200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47054C"/>
    <w:multiLevelType w:val="multilevel"/>
    <w:tmpl w:val="BD26CA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7C3E57"/>
    <w:multiLevelType w:val="multilevel"/>
    <w:tmpl w:val="B9BE226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A554CA"/>
    <w:multiLevelType w:val="hybridMultilevel"/>
    <w:tmpl w:val="B18819EE"/>
    <w:lvl w:ilvl="0" w:tplc="2048D3B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AB261C8"/>
    <w:multiLevelType w:val="hybridMultilevel"/>
    <w:tmpl w:val="667E60AA"/>
    <w:lvl w:ilvl="0" w:tplc="31169756">
      <w:start w:val="6"/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3"/>
  </w:num>
  <w:num w:numId="4">
    <w:abstractNumId w:val="33"/>
  </w:num>
  <w:num w:numId="5">
    <w:abstractNumId w:val="26"/>
  </w:num>
  <w:num w:numId="6">
    <w:abstractNumId w:val="35"/>
  </w:num>
  <w:num w:numId="7">
    <w:abstractNumId w:val="9"/>
  </w:num>
  <w:num w:numId="8">
    <w:abstractNumId w:val="13"/>
  </w:num>
  <w:num w:numId="9">
    <w:abstractNumId w:val="2"/>
  </w:num>
  <w:num w:numId="10">
    <w:abstractNumId w:val="8"/>
  </w:num>
  <w:num w:numId="11">
    <w:abstractNumId w:val="21"/>
  </w:num>
  <w:num w:numId="12">
    <w:abstractNumId w:val="5"/>
  </w:num>
  <w:num w:numId="13">
    <w:abstractNumId w:val="17"/>
  </w:num>
  <w:num w:numId="14">
    <w:abstractNumId w:val="31"/>
  </w:num>
  <w:num w:numId="15">
    <w:abstractNumId w:val="6"/>
  </w:num>
  <w:num w:numId="16">
    <w:abstractNumId w:val="16"/>
  </w:num>
  <w:num w:numId="17">
    <w:abstractNumId w:val="18"/>
  </w:num>
  <w:num w:numId="18">
    <w:abstractNumId w:val="22"/>
  </w:num>
  <w:num w:numId="19">
    <w:abstractNumId w:val="32"/>
  </w:num>
  <w:num w:numId="20">
    <w:abstractNumId w:val="34"/>
  </w:num>
  <w:num w:numId="21">
    <w:abstractNumId w:val="25"/>
  </w:num>
  <w:num w:numId="22">
    <w:abstractNumId w:val="20"/>
  </w:num>
  <w:num w:numId="23">
    <w:abstractNumId w:val="3"/>
  </w:num>
  <w:num w:numId="24">
    <w:abstractNumId w:val="10"/>
  </w:num>
  <w:num w:numId="25">
    <w:abstractNumId w:val="12"/>
  </w:num>
  <w:num w:numId="26">
    <w:abstractNumId w:val="15"/>
  </w:num>
  <w:num w:numId="27">
    <w:abstractNumId w:val="7"/>
  </w:num>
  <w:num w:numId="28">
    <w:abstractNumId w:val="11"/>
  </w:num>
  <w:num w:numId="29">
    <w:abstractNumId w:val="36"/>
  </w:num>
  <w:num w:numId="30">
    <w:abstractNumId w:val="0"/>
  </w:num>
  <w:num w:numId="31">
    <w:abstractNumId w:val="28"/>
  </w:num>
  <w:num w:numId="32">
    <w:abstractNumId w:val="14"/>
  </w:num>
  <w:num w:numId="33">
    <w:abstractNumId w:val="29"/>
  </w:num>
  <w:num w:numId="34">
    <w:abstractNumId w:val="30"/>
  </w:num>
  <w:num w:numId="35">
    <w:abstractNumId w:val="19"/>
  </w:num>
  <w:num w:numId="36">
    <w:abstractNumId w:val="4"/>
  </w:num>
  <w:num w:numId="37">
    <w:abstractNumId w:val="1"/>
  </w:num>
  <w:num w:numId="38">
    <w:abstractNumId w:val="38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Hejne">
    <w15:presenceInfo w15:providerId="None" w15:userId="Anna Hej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6D0"/>
    <w:rsid w:val="000008B2"/>
    <w:rsid w:val="00003212"/>
    <w:rsid w:val="0000537E"/>
    <w:rsid w:val="00023D39"/>
    <w:rsid w:val="0003654C"/>
    <w:rsid w:val="00041D76"/>
    <w:rsid w:val="00050EFA"/>
    <w:rsid w:val="00064251"/>
    <w:rsid w:val="00064E19"/>
    <w:rsid w:val="00065533"/>
    <w:rsid w:val="00066603"/>
    <w:rsid w:val="00080219"/>
    <w:rsid w:val="00084817"/>
    <w:rsid w:val="00085BBB"/>
    <w:rsid w:val="00091086"/>
    <w:rsid w:val="000954AC"/>
    <w:rsid w:val="000971EE"/>
    <w:rsid w:val="0009787E"/>
    <w:rsid w:val="000A30D1"/>
    <w:rsid w:val="000A3D61"/>
    <w:rsid w:val="000A3EAD"/>
    <w:rsid w:val="000A6D31"/>
    <w:rsid w:val="000B0859"/>
    <w:rsid w:val="000B1A24"/>
    <w:rsid w:val="000B37CD"/>
    <w:rsid w:val="000D03FD"/>
    <w:rsid w:val="000D7677"/>
    <w:rsid w:val="000E5654"/>
    <w:rsid w:val="000E58DD"/>
    <w:rsid w:val="000F7996"/>
    <w:rsid w:val="00113FAD"/>
    <w:rsid w:val="0011523E"/>
    <w:rsid w:val="00127E52"/>
    <w:rsid w:val="00160179"/>
    <w:rsid w:val="00163869"/>
    <w:rsid w:val="001670F5"/>
    <w:rsid w:val="00177AC1"/>
    <w:rsid w:val="0018005A"/>
    <w:rsid w:val="00182966"/>
    <w:rsid w:val="00183CDE"/>
    <w:rsid w:val="00183F0F"/>
    <w:rsid w:val="00184F79"/>
    <w:rsid w:val="001860B7"/>
    <w:rsid w:val="001B3455"/>
    <w:rsid w:val="001B3E53"/>
    <w:rsid w:val="001B68E2"/>
    <w:rsid w:val="001B7CA5"/>
    <w:rsid w:val="001C1B98"/>
    <w:rsid w:val="001D12EE"/>
    <w:rsid w:val="001D1303"/>
    <w:rsid w:val="001E54B4"/>
    <w:rsid w:val="001E627B"/>
    <w:rsid w:val="001F240A"/>
    <w:rsid w:val="001F303B"/>
    <w:rsid w:val="001F38EB"/>
    <w:rsid w:val="001F5194"/>
    <w:rsid w:val="001F641C"/>
    <w:rsid w:val="00200D20"/>
    <w:rsid w:val="00201FF5"/>
    <w:rsid w:val="002104D0"/>
    <w:rsid w:val="00213677"/>
    <w:rsid w:val="00214F91"/>
    <w:rsid w:val="00226B64"/>
    <w:rsid w:val="00232EEC"/>
    <w:rsid w:val="0023603F"/>
    <w:rsid w:val="00252E13"/>
    <w:rsid w:val="00262A52"/>
    <w:rsid w:val="002835FB"/>
    <w:rsid w:val="00294818"/>
    <w:rsid w:val="00295CA4"/>
    <w:rsid w:val="002A78A1"/>
    <w:rsid w:val="002B2269"/>
    <w:rsid w:val="002B62A2"/>
    <w:rsid w:val="002B7E14"/>
    <w:rsid w:val="002C26D0"/>
    <w:rsid w:val="002C3017"/>
    <w:rsid w:val="002C5EE0"/>
    <w:rsid w:val="002D1A2B"/>
    <w:rsid w:val="002D273E"/>
    <w:rsid w:val="002E1FB3"/>
    <w:rsid w:val="002E57B5"/>
    <w:rsid w:val="002F0E1E"/>
    <w:rsid w:val="002F1C96"/>
    <w:rsid w:val="0032236F"/>
    <w:rsid w:val="0032263C"/>
    <w:rsid w:val="00334E89"/>
    <w:rsid w:val="00337799"/>
    <w:rsid w:val="00340DC2"/>
    <w:rsid w:val="00357B61"/>
    <w:rsid w:val="003623BC"/>
    <w:rsid w:val="003774D8"/>
    <w:rsid w:val="00390653"/>
    <w:rsid w:val="00390C24"/>
    <w:rsid w:val="003A10FC"/>
    <w:rsid w:val="003A3B73"/>
    <w:rsid w:val="003A63B2"/>
    <w:rsid w:val="003B1500"/>
    <w:rsid w:val="003D1AA1"/>
    <w:rsid w:val="003D5287"/>
    <w:rsid w:val="003F7231"/>
    <w:rsid w:val="003F7E56"/>
    <w:rsid w:val="0041335B"/>
    <w:rsid w:val="004153B3"/>
    <w:rsid w:val="00421240"/>
    <w:rsid w:val="004240D1"/>
    <w:rsid w:val="0042557E"/>
    <w:rsid w:val="004345DA"/>
    <w:rsid w:val="00440014"/>
    <w:rsid w:val="00441220"/>
    <w:rsid w:val="004414E1"/>
    <w:rsid w:val="004618D4"/>
    <w:rsid w:val="00463201"/>
    <w:rsid w:val="004646A4"/>
    <w:rsid w:val="00473666"/>
    <w:rsid w:val="0049734F"/>
    <w:rsid w:val="004A41F5"/>
    <w:rsid w:val="004B10A4"/>
    <w:rsid w:val="004B5DCC"/>
    <w:rsid w:val="004C5D5B"/>
    <w:rsid w:val="004D03B8"/>
    <w:rsid w:val="004D15AF"/>
    <w:rsid w:val="004E30F3"/>
    <w:rsid w:val="004E3FA2"/>
    <w:rsid w:val="004E7C39"/>
    <w:rsid w:val="004F2FC3"/>
    <w:rsid w:val="00506049"/>
    <w:rsid w:val="00510AFC"/>
    <w:rsid w:val="00515268"/>
    <w:rsid w:val="005229ED"/>
    <w:rsid w:val="00523812"/>
    <w:rsid w:val="0053234F"/>
    <w:rsid w:val="00536A6A"/>
    <w:rsid w:val="005426FD"/>
    <w:rsid w:val="005532A9"/>
    <w:rsid w:val="00553AA7"/>
    <w:rsid w:val="005552EA"/>
    <w:rsid w:val="005606A1"/>
    <w:rsid w:val="00567AF0"/>
    <w:rsid w:val="005701C0"/>
    <w:rsid w:val="005707FA"/>
    <w:rsid w:val="00573D5F"/>
    <w:rsid w:val="00577FB9"/>
    <w:rsid w:val="00584EA6"/>
    <w:rsid w:val="005867D3"/>
    <w:rsid w:val="00590CA9"/>
    <w:rsid w:val="005947BB"/>
    <w:rsid w:val="00597A7D"/>
    <w:rsid w:val="005A2F25"/>
    <w:rsid w:val="005A3E40"/>
    <w:rsid w:val="005A5988"/>
    <w:rsid w:val="005B0D08"/>
    <w:rsid w:val="005B6A8C"/>
    <w:rsid w:val="005B7C50"/>
    <w:rsid w:val="005C0283"/>
    <w:rsid w:val="005C060A"/>
    <w:rsid w:val="005D1B62"/>
    <w:rsid w:val="005D57BD"/>
    <w:rsid w:val="005E3D5E"/>
    <w:rsid w:val="005F025D"/>
    <w:rsid w:val="006034CF"/>
    <w:rsid w:val="00605185"/>
    <w:rsid w:val="006121CC"/>
    <w:rsid w:val="00612CF0"/>
    <w:rsid w:val="00615C1C"/>
    <w:rsid w:val="006209CE"/>
    <w:rsid w:val="00620B53"/>
    <w:rsid w:val="006232F3"/>
    <w:rsid w:val="00636EA3"/>
    <w:rsid w:val="00642FA3"/>
    <w:rsid w:val="00654AA5"/>
    <w:rsid w:val="00662FDF"/>
    <w:rsid w:val="00664E90"/>
    <w:rsid w:val="00665E6F"/>
    <w:rsid w:val="00672668"/>
    <w:rsid w:val="00682F32"/>
    <w:rsid w:val="0068492E"/>
    <w:rsid w:val="006854E2"/>
    <w:rsid w:val="006A7E00"/>
    <w:rsid w:val="006B7F91"/>
    <w:rsid w:val="006C2AFC"/>
    <w:rsid w:val="006C2E10"/>
    <w:rsid w:val="006C5907"/>
    <w:rsid w:val="006C6E1F"/>
    <w:rsid w:val="006D29A1"/>
    <w:rsid w:val="006D43B2"/>
    <w:rsid w:val="006F0210"/>
    <w:rsid w:val="006F3556"/>
    <w:rsid w:val="006F4345"/>
    <w:rsid w:val="006F5429"/>
    <w:rsid w:val="006F6795"/>
    <w:rsid w:val="00700DA4"/>
    <w:rsid w:val="00727055"/>
    <w:rsid w:val="00757C28"/>
    <w:rsid w:val="00765ED7"/>
    <w:rsid w:val="00770762"/>
    <w:rsid w:val="00772B93"/>
    <w:rsid w:val="007752EE"/>
    <w:rsid w:val="00777199"/>
    <w:rsid w:val="007853F2"/>
    <w:rsid w:val="007A3605"/>
    <w:rsid w:val="007A4455"/>
    <w:rsid w:val="007D347D"/>
    <w:rsid w:val="007D35B5"/>
    <w:rsid w:val="007E1416"/>
    <w:rsid w:val="007E2F4D"/>
    <w:rsid w:val="007E54E0"/>
    <w:rsid w:val="007E584C"/>
    <w:rsid w:val="007E65C4"/>
    <w:rsid w:val="007F084E"/>
    <w:rsid w:val="007F39F9"/>
    <w:rsid w:val="007F66A3"/>
    <w:rsid w:val="00806880"/>
    <w:rsid w:val="008103C2"/>
    <w:rsid w:val="00824DF7"/>
    <w:rsid w:val="00825FA4"/>
    <w:rsid w:val="00826B2B"/>
    <w:rsid w:val="008450CC"/>
    <w:rsid w:val="00847E75"/>
    <w:rsid w:val="00850F45"/>
    <w:rsid w:val="00861CBF"/>
    <w:rsid w:val="00862D55"/>
    <w:rsid w:val="00863393"/>
    <w:rsid w:val="00874392"/>
    <w:rsid w:val="0089540E"/>
    <w:rsid w:val="008B5A5B"/>
    <w:rsid w:val="008E476C"/>
    <w:rsid w:val="008E6E30"/>
    <w:rsid w:val="008F31E1"/>
    <w:rsid w:val="008F460B"/>
    <w:rsid w:val="008F5A07"/>
    <w:rsid w:val="0090692A"/>
    <w:rsid w:val="00906EA2"/>
    <w:rsid w:val="00915F9F"/>
    <w:rsid w:val="00922667"/>
    <w:rsid w:val="009339B5"/>
    <w:rsid w:val="00937A3B"/>
    <w:rsid w:val="0094029B"/>
    <w:rsid w:val="00940C7E"/>
    <w:rsid w:val="00946ADD"/>
    <w:rsid w:val="009473BF"/>
    <w:rsid w:val="00956E55"/>
    <w:rsid w:val="00960D71"/>
    <w:rsid w:val="009631D8"/>
    <w:rsid w:val="0097416D"/>
    <w:rsid w:val="00976349"/>
    <w:rsid w:val="00987005"/>
    <w:rsid w:val="00991C2D"/>
    <w:rsid w:val="009971C8"/>
    <w:rsid w:val="009A42D5"/>
    <w:rsid w:val="009B2925"/>
    <w:rsid w:val="009B3EA1"/>
    <w:rsid w:val="009B51C6"/>
    <w:rsid w:val="009C0DC0"/>
    <w:rsid w:val="009C2609"/>
    <w:rsid w:val="009C2FE3"/>
    <w:rsid w:val="009C4652"/>
    <w:rsid w:val="009C5441"/>
    <w:rsid w:val="009D43E9"/>
    <w:rsid w:val="009E1305"/>
    <w:rsid w:val="009E58A0"/>
    <w:rsid w:val="009F0CD7"/>
    <w:rsid w:val="00A056BF"/>
    <w:rsid w:val="00A106CA"/>
    <w:rsid w:val="00A1151D"/>
    <w:rsid w:val="00A1347D"/>
    <w:rsid w:val="00A134E9"/>
    <w:rsid w:val="00A209DB"/>
    <w:rsid w:val="00A23F2E"/>
    <w:rsid w:val="00A2498A"/>
    <w:rsid w:val="00A25CB8"/>
    <w:rsid w:val="00A301F1"/>
    <w:rsid w:val="00A30CDA"/>
    <w:rsid w:val="00A333BB"/>
    <w:rsid w:val="00A36843"/>
    <w:rsid w:val="00A36D04"/>
    <w:rsid w:val="00A441C1"/>
    <w:rsid w:val="00A45561"/>
    <w:rsid w:val="00A47872"/>
    <w:rsid w:val="00A50B97"/>
    <w:rsid w:val="00A50EC1"/>
    <w:rsid w:val="00A51EDE"/>
    <w:rsid w:val="00A62316"/>
    <w:rsid w:val="00A71A65"/>
    <w:rsid w:val="00A7246A"/>
    <w:rsid w:val="00AB4E6E"/>
    <w:rsid w:val="00AC2E92"/>
    <w:rsid w:val="00AC2EC8"/>
    <w:rsid w:val="00AC353A"/>
    <w:rsid w:val="00AC5569"/>
    <w:rsid w:val="00AC5D5C"/>
    <w:rsid w:val="00AD6BB3"/>
    <w:rsid w:val="00AE31FA"/>
    <w:rsid w:val="00AE3D4B"/>
    <w:rsid w:val="00AF471D"/>
    <w:rsid w:val="00AF7DA1"/>
    <w:rsid w:val="00B05526"/>
    <w:rsid w:val="00B23770"/>
    <w:rsid w:val="00B34D48"/>
    <w:rsid w:val="00B377DE"/>
    <w:rsid w:val="00B4565E"/>
    <w:rsid w:val="00B50C5B"/>
    <w:rsid w:val="00B61453"/>
    <w:rsid w:val="00B735CA"/>
    <w:rsid w:val="00B75EBD"/>
    <w:rsid w:val="00B77F8C"/>
    <w:rsid w:val="00B801DB"/>
    <w:rsid w:val="00B95189"/>
    <w:rsid w:val="00BA1998"/>
    <w:rsid w:val="00BA5A57"/>
    <w:rsid w:val="00BB140E"/>
    <w:rsid w:val="00BB2AC2"/>
    <w:rsid w:val="00BC5CAD"/>
    <w:rsid w:val="00BE17F4"/>
    <w:rsid w:val="00BE5723"/>
    <w:rsid w:val="00BE727D"/>
    <w:rsid w:val="00BF0BB9"/>
    <w:rsid w:val="00BF69B6"/>
    <w:rsid w:val="00C20C86"/>
    <w:rsid w:val="00C21E01"/>
    <w:rsid w:val="00C252AF"/>
    <w:rsid w:val="00C25E53"/>
    <w:rsid w:val="00C36520"/>
    <w:rsid w:val="00C36C8A"/>
    <w:rsid w:val="00C41B5B"/>
    <w:rsid w:val="00C46B45"/>
    <w:rsid w:val="00C52F79"/>
    <w:rsid w:val="00C56FB5"/>
    <w:rsid w:val="00C61699"/>
    <w:rsid w:val="00C7418F"/>
    <w:rsid w:val="00C7629F"/>
    <w:rsid w:val="00C81B54"/>
    <w:rsid w:val="00C85411"/>
    <w:rsid w:val="00C875DE"/>
    <w:rsid w:val="00C90E3A"/>
    <w:rsid w:val="00C95D07"/>
    <w:rsid w:val="00C97434"/>
    <w:rsid w:val="00CA476D"/>
    <w:rsid w:val="00CA6506"/>
    <w:rsid w:val="00CA6DF8"/>
    <w:rsid w:val="00CB4056"/>
    <w:rsid w:val="00CC3B37"/>
    <w:rsid w:val="00CD1D08"/>
    <w:rsid w:val="00CD1E3C"/>
    <w:rsid w:val="00CD211C"/>
    <w:rsid w:val="00CD32B4"/>
    <w:rsid w:val="00CD721D"/>
    <w:rsid w:val="00D1100A"/>
    <w:rsid w:val="00D112AB"/>
    <w:rsid w:val="00D13BD5"/>
    <w:rsid w:val="00D14DA1"/>
    <w:rsid w:val="00D152D4"/>
    <w:rsid w:val="00D22E10"/>
    <w:rsid w:val="00D33B9E"/>
    <w:rsid w:val="00D36646"/>
    <w:rsid w:val="00D4230F"/>
    <w:rsid w:val="00D51BA0"/>
    <w:rsid w:val="00D815D2"/>
    <w:rsid w:val="00D86362"/>
    <w:rsid w:val="00D96BE7"/>
    <w:rsid w:val="00DA2871"/>
    <w:rsid w:val="00DB3008"/>
    <w:rsid w:val="00DB65D1"/>
    <w:rsid w:val="00DC21DC"/>
    <w:rsid w:val="00DD0F37"/>
    <w:rsid w:val="00DF1ECE"/>
    <w:rsid w:val="00E01548"/>
    <w:rsid w:val="00E03D77"/>
    <w:rsid w:val="00E0438A"/>
    <w:rsid w:val="00E1056C"/>
    <w:rsid w:val="00E11ABD"/>
    <w:rsid w:val="00E20A9C"/>
    <w:rsid w:val="00E21C5F"/>
    <w:rsid w:val="00E236DB"/>
    <w:rsid w:val="00E27936"/>
    <w:rsid w:val="00E30F43"/>
    <w:rsid w:val="00E32461"/>
    <w:rsid w:val="00E35D0B"/>
    <w:rsid w:val="00E45491"/>
    <w:rsid w:val="00E454C3"/>
    <w:rsid w:val="00E55188"/>
    <w:rsid w:val="00E577B1"/>
    <w:rsid w:val="00E60B95"/>
    <w:rsid w:val="00E622F0"/>
    <w:rsid w:val="00E63F5C"/>
    <w:rsid w:val="00E70346"/>
    <w:rsid w:val="00E72E90"/>
    <w:rsid w:val="00E9121A"/>
    <w:rsid w:val="00E933C3"/>
    <w:rsid w:val="00EA4CED"/>
    <w:rsid w:val="00EB6879"/>
    <w:rsid w:val="00EC07ED"/>
    <w:rsid w:val="00ED4AD3"/>
    <w:rsid w:val="00F01496"/>
    <w:rsid w:val="00F14E2D"/>
    <w:rsid w:val="00F21E66"/>
    <w:rsid w:val="00F244AD"/>
    <w:rsid w:val="00F24865"/>
    <w:rsid w:val="00F313DD"/>
    <w:rsid w:val="00F373AD"/>
    <w:rsid w:val="00F402D2"/>
    <w:rsid w:val="00F4081A"/>
    <w:rsid w:val="00F53561"/>
    <w:rsid w:val="00F55CBC"/>
    <w:rsid w:val="00F6501D"/>
    <w:rsid w:val="00F71CCD"/>
    <w:rsid w:val="00F768BB"/>
    <w:rsid w:val="00F8505C"/>
    <w:rsid w:val="00F915F9"/>
    <w:rsid w:val="00FA394C"/>
    <w:rsid w:val="00FB41E4"/>
    <w:rsid w:val="00FB5E12"/>
    <w:rsid w:val="00FB5EB9"/>
    <w:rsid w:val="00FB6D44"/>
    <w:rsid w:val="00FC4B61"/>
    <w:rsid w:val="00F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DC9F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rsid w:val="002C26D0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C26D0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C26D0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C26D0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C26D0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C26D0"/>
    <w:rPr>
      <w:b/>
    </w:rPr>
  </w:style>
  <w:style w:type="table" w:customStyle="1" w:styleId="standard">
    <w:name w:val="standard"/>
    <w:uiPriority w:val="99"/>
    <w:rsid w:val="002C26D0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unhideWhenUsed/>
    <w:rsid w:val="001C1B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1B9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1B9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1B9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1B9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1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1B98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semiHidden/>
    <w:unhideWhenUsed/>
    <w:rsid w:val="00825FA4"/>
    <w:rPr>
      <w:vertAlign w:val="superscript"/>
    </w:rPr>
  </w:style>
  <w:style w:type="paragraph" w:styleId="Bezodstpw">
    <w:name w:val="No Spacing"/>
    <w:uiPriority w:val="1"/>
    <w:qFormat/>
    <w:rsid w:val="00AE31FA"/>
    <w:rPr>
      <w:rFonts w:ascii="Calibri" w:eastAsia="Calibri" w:hAnsi="Calibri" w:cs="Times New Roman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937A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A3B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37A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A3B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2EE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2EEC"/>
  </w:style>
  <w:style w:type="character" w:styleId="Odwoanieprzypisukocowego">
    <w:name w:val="endnote reference"/>
    <w:uiPriority w:val="99"/>
    <w:semiHidden/>
    <w:unhideWhenUsed/>
    <w:rsid w:val="00232EEC"/>
    <w:rPr>
      <w:vertAlign w:val="superscript"/>
    </w:rPr>
  </w:style>
  <w:style w:type="paragraph" w:customStyle="1" w:styleId="Textbody">
    <w:name w:val="Text body"/>
    <w:rsid w:val="00CD1D08"/>
    <w:pPr>
      <w:suppressAutoHyphens/>
      <w:autoSpaceDN w:val="0"/>
      <w:spacing w:after="140" w:line="288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1100A"/>
    <w:pPr>
      <w:ind w:left="720"/>
      <w:contextualSpacing/>
    </w:pPr>
  </w:style>
  <w:style w:type="paragraph" w:styleId="Poprawka">
    <w:name w:val="Revision"/>
    <w:hidden/>
    <w:uiPriority w:val="99"/>
    <w:semiHidden/>
    <w:rsid w:val="000D767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rsid w:val="002C26D0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C26D0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C26D0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C26D0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C26D0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C26D0"/>
    <w:rPr>
      <w:b/>
    </w:rPr>
  </w:style>
  <w:style w:type="table" w:customStyle="1" w:styleId="standard">
    <w:name w:val="standard"/>
    <w:uiPriority w:val="99"/>
    <w:rsid w:val="002C26D0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unhideWhenUsed/>
    <w:rsid w:val="001C1B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1B9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1B9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1B9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1B9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1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1B98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semiHidden/>
    <w:unhideWhenUsed/>
    <w:rsid w:val="00825FA4"/>
    <w:rPr>
      <w:vertAlign w:val="superscript"/>
    </w:rPr>
  </w:style>
  <w:style w:type="paragraph" w:styleId="Bezodstpw">
    <w:name w:val="No Spacing"/>
    <w:uiPriority w:val="1"/>
    <w:qFormat/>
    <w:rsid w:val="00AE31FA"/>
    <w:rPr>
      <w:rFonts w:ascii="Calibri" w:eastAsia="Calibri" w:hAnsi="Calibri" w:cs="Times New Roman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937A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A3B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37A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A3B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2EE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2EEC"/>
  </w:style>
  <w:style w:type="character" w:styleId="Odwoanieprzypisukocowego">
    <w:name w:val="endnote reference"/>
    <w:uiPriority w:val="99"/>
    <w:semiHidden/>
    <w:unhideWhenUsed/>
    <w:rsid w:val="00232EEC"/>
    <w:rPr>
      <w:vertAlign w:val="superscript"/>
    </w:rPr>
  </w:style>
  <w:style w:type="paragraph" w:customStyle="1" w:styleId="Textbody">
    <w:name w:val="Text body"/>
    <w:rsid w:val="00CD1D08"/>
    <w:pPr>
      <w:suppressAutoHyphens/>
      <w:autoSpaceDN w:val="0"/>
      <w:spacing w:after="140" w:line="288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1100A"/>
    <w:pPr>
      <w:ind w:left="720"/>
      <w:contextualSpacing/>
    </w:pPr>
  </w:style>
  <w:style w:type="paragraph" w:styleId="Poprawka">
    <w:name w:val="Revision"/>
    <w:hidden/>
    <w:uiPriority w:val="99"/>
    <w:semiHidden/>
    <w:rsid w:val="000D767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8" ma:contentTypeDescription="Utwórz nowy dokument." ma:contentTypeScope="" ma:versionID="e87715b1dce0620c0c12acc5bb180e17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33121ab201fcc32ec77b074b88d1e502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3a305-8fb4-46f2-8475-e966e0325099" xsi:nil="true"/>
    <lcf76f155ced4ddcb4097134ff3c332f xmlns="01fee267-e52a-4e3a-95e9-6d926f35630b">
      <Terms xmlns="http://schemas.microsoft.com/office/infopath/2007/PartnerControls"/>
    </lcf76f155ced4ddcb4097134ff3c332f>
    <MediaLengthInSeconds xmlns="01fee267-e52a-4e3a-95e9-6d926f3563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712E1-7601-4441-94D1-89969033A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029F43-6BEF-4267-823C-394E1B9313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FB81F34-135C-4706-9FAE-91EC3E07723A}">
  <ds:schemaRefs>
    <ds:schemaRef ds:uri="http://purl.org/dc/terms/"/>
    <ds:schemaRef ds:uri="http://schemas.openxmlformats.org/package/2006/metadata/core-properties"/>
    <ds:schemaRef ds:uri="01fee267-e52a-4e3a-95e9-6d926f35630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253a305-8fb4-46f2-8475-e966e032509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6216AF6-7E09-4C1D-9FA8-54BC406AA6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FA48B4-E6EE-4EF0-BE66-30C4AB4A5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24EB0FC3</Template>
  <TotalTime>7</TotalTime>
  <Pages>3</Pages>
  <Words>421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zoo</dc:creator>
  <cp:lastModifiedBy>Magda Borkowska</cp:lastModifiedBy>
  <cp:revision>5</cp:revision>
  <dcterms:created xsi:type="dcterms:W3CDTF">2026-04-20T09:11:00Z</dcterms:created>
  <dcterms:modified xsi:type="dcterms:W3CDTF">2026-04-21T11:59:00Z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4184200.00000000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Maurycy Maślankowski (WGP)</vt:lpwstr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Konto systemowe</vt:lpwstr>
  </property>
  <property fmtid="{D5CDD505-2E9C-101B-9397-08002B2CF9AE}" pid="10" name="ContentTypeId">
    <vt:lpwstr>0x010100732B002C994B2F42B02A1C0C41E16F13</vt:lpwstr>
  </property>
  <property fmtid="{D5CDD505-2E9C-101B-9397-08002B2CF9AE}" pid="11" name="MediaLengthInSeconds">
    <vt:lpwstr/>
  </property>
  <property fmtid="{D5CDD505-2E9C-101B-9397-08002B2CF9AE}" pid="12" name="MediaServiceImageTags">
    <vt:lpwstr/>
  </property>
</Properties>
</file>